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7D9" w:rsidRPr="0026015B" w:rsidRDefault="001027D9" w:rsidP="0059349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0.95pt;margin-top:-5.15pt;width:89.25pt;height:111.75pt;z-index:251658240">
            <v:imagedata r:id="rId4" o:title=""/>
            <w10:wrap type="topAndBottom"/>
          </v:shape>
        </w:pict>
      </w:r>
      <w:r w:rsidRPr="0026015B">
        <w:rPr>
          <w:rFonts w:ascii="Times New Roman" w:hAnsi="Times New Roman" w:cs="Times New Roman"/>
          <w:b/>
          <w:bCs/>
          <w:sz w:val="24"/>
          <w:szCs w:val="24"/>
        </w:rPr>
        <w:t>БОРОДИНСКИЙ ГОРОДСКОЙ СОВЕТ ДЕПУТАТОВ</w:t>
      </w:r>
    </w:p>
    <w:p w:rsidR="001027D9" w:rsidRPr="0026015B" w:rsidRDefault="001027D9" w:rsidP="00D55A19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027D9" w:rsidRPr="0026015B" w:rsidRDefault="001027D9" w:rsidP="006F396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015B">
        <w:rPr>
          <w:rFonts w:ascii="Times New Roman" w:hAnsi="Times New Roman" w:cs="Times New Roman"/>
          <w:b/>
          <w:bCs/>
          <w:sz w:val="24"/>
          <w:szCs w:val="24"/>
        </w:rPr>
        <w:t>РЕШЕНИЕ</w:t>
      </w:r>
    </w:p>
    <w:p w:rsidR="001027D9" w:rsidRPr="0026015B" w:rsidRDefault="001027D9" w:rsidP="002A7CD0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6015B">
        <w:rPr>
          <w:rFonts w:ascii="Times New Roman" w:hAnsi="Times New Roman" w:cs="Times New Roman"/>
          <w:sz w:val="24"/>
          <w:szCs w:val="24"/>
        </w:rPr>
        <w:t xml:space="preserve">16.06.2015 г.                                          г. Бородино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26015B">
        <w:rPr>
          <w:rFonts w:ascii="Times New Roman" w:hAnsi="Times New Roman" w:cs="Times New Roman"/>
          <w:sz w:val="24"/>
          <w:szCs w:val="24"/>
        </w:rPr>
        <w:t xml:space="preserve"> № 45-</w:t>
      </w:r>
      <w:r>
        <w:rPr>
          <w:rFonts w:ascii="Times New Roman" w:hAnsi="Times New Roman" w:cs="Times New Roman"/>
          <w:sz w:val="24"/>
          <w:szCs w:val="24"/>
        </w:rPr>
        <w:t>421</w:t>
      </w:r>
      <w:r w:rsidRPr="0026015B">
        <w:rPr>
          <w:rFonts w:ascii="Times New Roman" w:hAnsi="Times New Roman" w:cs="Times New Roman"/>
          <w:sz w:val="24"/>
          <w:szCs w:val="24"/>
        </w:rPr>
        <w:t>р</w:t>
      </w:r>
    </w:p>
    <w:p w:rsidR="001027D9" w:rsidRPr="0026015B" w:rsidRDefault="001027D9" w:rsidP="006F396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1027D9" w:rsidRPr="0026015B" w:rsidRDefault="001027D9" w:rsidP="00BB32E5">
      <w:pPr>
        <w:widowControl w:val="0"/>
        <w:autoSpaceDE w:val="0"/>
        <w:autoSpaceDN w:val="0"/>
        <w:adjustRightInd w:val="0"/>
        <w:ind w:left="4860" w:hanging="4860"/>
        <w:rPr>
          <w:rFonts w:ascii="Times New Roman" w:hAnsi="Times New Roman" w:cs="Times New Roman"/>
          <w:sz w:val="24"/>
          <w:szCs w:val="24"/>
        </w:rPr>
      </w:pPr>
      <w:r w:rsidRPr="0026015B">
        <w:rPr>
          <w:rFonts w:ascii="Times New Roman" w:hAnsi="Times New Roman" w:cs="Times New Roman"/>
          <w:sz w:val="24"/>
          <w:szCs w:val="24"/>
        </w:rPr>
        <w:t>О внесении изменений в  Приложение 1 к</w:t>
      </w:r>
    </w:p>
    <w:p w:rsidR="001027D9" w:rsidRPr="0026015B" w:rsidRDefault="001027D9" w:rsidP="00BB32E5">
      <w:pPr>
        <w:widowControl w:val="0"/>
        <w:autoSpaceDE w:val="0"/>
        <w:autoSpaceDN w:val="0"/>
        <w:adjustRightInd w:val="0"/>
        <w:ind w:left="4860" w:hanging="4860"/>
        <w:rPr>
          <w:rFonts w:ascii="Times New Roman" w:hAnsi="Times New Roman" w:cs="Times New Roman"/>
          <w:sz w:val="24"/>
          <w:szCs w:val="24"/>
        </w:rPr>
      </w:pPr>
      <w:r w:rsidRPr="0026015B">
        <w:rPr>
          <w:rFonts w:ascii="Times New Roman" w:hAnsi="Times New Roman" w:cs="Times New Roman"/>
          <w:sz w:val="24"/>
          <w:szCs w:val="24"/>
        </w:rPr>
        <w:t>Положению об оплате труда муниципальных</w:t>
      </w:r>
    </w:p>
    <w:p w:rsidR="001027D9" w:rsidRPr="0026015B" w:rsidRDefault="001027D9" w:rsidP="00BB32E5">
      <w:pPr>
        <w:widowControl w:val="0"/>
        <w:autoSpaceDE w:val="0"/>
        <w:autoSpaceDN w:val="0"/>
        <w:adjustRightInd w:val="0"/>
        <w:ind w:left="4860" w:hanging="4860"/>
        <w:rPr>
          <w:rFonts w:ascii="Times New Roman" w:hAnsi="Times New Roman" w:cs="Times New Roman"/>
          <w:sz w:val="24"/>
          <w:szCs w:val="24"/>
        </w:rPr>
      </w:pPr>
      <w:r w:rsidRPr="0026015B">
        <w:rPr>
          <w:rFonts w:ascii="Times New Roman" w:hAnsi="Times New Roman" w:cs="Times New Roman"/>
          <w:sz w:val="24"/>
          <w:szCs w:val="24"/>
        </w:rPr>
        <w:t>служащих  г. Бородино</w:t>
      </w:r>
    </w:p>
    <w:p w:rsidR="001027D9" w:rsidRPr="0026015B" w:rsidRDefault="001027D9" w:rsidP="00D55A1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027D9" w:rsidRPr="0026015B" w:rsidRDefault="001027D9" w:rsidP="000D33B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15B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от 02.03.2007 № 25-ФЗ «О муниципальной службе в Российской Федерации», Законом Красноярского края от 01.12.2014 № 7-2877 «О краевом бюджете на 2015 год и плановый период 2016-2017 годов», </w:t>
      </w:r>
      <w:hyperlink r:id="rId5" w:history="1">
        <w:r w:rsidRPr="0026015B">
          <w:rPr>
            <w:rFonts w:ascii="Times New Roman" w:hAnsi="Times New Roman" w:cs="Times New Roman"/>
            <w:color w:val="000000"/>
            <w:sz w:val="24"/>
            <w:szCs w:val="24"/>
          </w:rPr>
          <w:t xml:space="preserve">Законом Красноярского края </w:t>
        </w:r>
      </w:hyperlink>
      <w:r w:rsidRPr="0026015B">
        <w:rPr>
          <w:rFonts w:ascii="Times New Roman" w:hAnsi="Times New Roman" w:cs="Times New Roman"/>
          <w:sz w:val="24"/>
          <w:szCs w:val="24"/>
        </w:rPr>
        <w:t>от 24.04.2008 N 5-1565 «Об особенностях правового регулирования муниципальной службы в Красноярском крае», постановлением Совета администрации Красноярского края от 29.12.2007 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 и муниципальных служащих»</w:t>
      </w:r>
      <w:r w:rsidRPr="0026015B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26015B">
        <w:rPr>
          <w:rFonts w:ascii="Times New Roman" w:hAnsi="Times New Roman" w:cs="Times New Roman"/>
          <w:sz w:val="24"/>
          <w:szCs w:val="24"/>
        </w:rPr>
        <w:t xml:space="preserve">  решением Бородинского городского Совета депутатов от 22.12.2014 № 41-380р «О бюджете города Бородино на 2015 год и плановый период 2016 – 2017 годов», руководствуясь Уставом города Бородино, Бородинский городской Совет депутатов</w:t>
      </w:r>
    </w:p>
    <w:p w:rsidR="001027D9" w:rsidRPr="0026015B" w:rsidRDefault="001027D9" w:rsidP="00D3515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6015B">
        <w:rPr>
          <w:rFonts w:ascii="Times New Roman" w:hAnsi="Times New Roman" w:cs="Times New Roman"/>
          <w:sz w:val="24"/>
          <w:szCs w:val="24"/>
        </w:rPr>
        <w:t>РЕШИЛ:</w:t>
      </w:r>
    </w:p>
    <w:p w:rsidR="001027D9" w:rsidRPr="0026015B" w:rsidRDefault="001027D9" w:rsidP="00D351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15B">
        <w:rPr>
          <w:rFonts w:ascii="Times New Roman" w:hAnsi="Times New Roman" w:cs="Times New Roman"/>
          <w:sz w:val="24"/>
          <w:szCs w:val="24"/>
        </w:rPr>
        <w:t>1. Внести изменения в Приложение 1 к Положению  об оплате труда муниципальных служащих г.Бородино, утвержденное решением Бородинского городского Совета депутатов от 14.02.2008 №20-383р, с изменениями, внесенными решениями от 29.02.2008 №20-391р, от 29.02.2008 № 20-392р, от 23.03.2008 №20-400р, от 05.06.2008  № 21-425р,  от 23.12.2008 №23-471р, от 19.11.2009 № 28-579р, от 22.12.2009 №28-591р, от 27.05.2010 №2-17р, от 09.07.2010 № 3-35р, от 08.10.2010 № 4-51р, от 22.06.2011 № 10-110р, от 09.09.2011 №11-128р, от 29.06.2012 №19-183р, от 29.10.2012 № 22-207р, от 21.12.2012 №25-224р, от 22.05.2013 № 27-271р, от 11.10.2013 № 29-293р, от 13.03.2015 № 44-383р, изложив  его в новой редакции согласно приложению.</w:t>
      </w:r>
    </w:p>
    <w:p w:rsidR="001027D9" w:rsidRPr="0026015B" w:rsidRDefault="001027D9" w:rsidP="00AC0DF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15B">
        <w:rPr>
          <w:rFonts w:ascii="Times New Roman" w:hAnsi="Times New Roman" w:cs="Times New Roman"/>
          <w:sz w:val="24"/>
          <w:szCs w:val="24"/>
        </w:rPr>
        <w:t>2. Контроль за выполнением решения возложить на планово - бюджетную комиссию (С.В. Комогорцев).</w:t>
      </w:r>
    </w:p>
    <w:p w:rsidR="001027D9" w:rsidRPr="0026015B" w:rsidRDefault="001027D9" w:rsidP="007179E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6015B">
        <w:rPr>
          <w:rFonts w:ascii="Times New Roman" w:hAnsi="Times New Roman" w:cs="Times New Roman"/>
          <w:sz w:val="24"/>
          <w:szCs w:val="24"/>
        </w:rPr>
        <w:t xml:space="preserve">         3.  Решение вступает в силу в день, следующий за днем опубликования в газете «Бородинский вестник», и применяется к правоотношениям, возникшим с 1 июня 2015 года.</w:t>
      </w:r>
    </w:p>
    <w:p w:rsidR="001027D9" w:rsidRPr="0026015B" w:rsidRDefault="001027D9" w:rsidP="007179E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Look w:val="01E0"/>
      </w:tblPr>
      <w:tblGrid>
        <w:gridCol w:w="4955"/>
        <w:gridCol w:w="2260"/>
        <w:gridCol w:w="1980"/>
        <w:gridCol w:w="715"/>
      </w:tblGrid>
      <w:tr w:rsidR="001027D9" w:rsidRPr="0026015B">
        <w:tc>
          <w:tcPr>
            <w:tcW w:w="4955" w:type="dxa"/>
          </w:tcPr>
          <w:p w:rsidR="001027D9" w:rsidRPr="0026015B" w:rsidRDefault="001027D9" w:rsidP="008511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Председатель Бородинского</w:t>
            </w:r>
          </w:p>
          <w:p w:rsidR="001027D9" w:rsidRPr="0026015B" w:rsidRDefault="001027D9" w:rsidP="008511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Совета депутатов </w:t>
            </w:r>
          </w:p>
          <w:p w:rsidR="001027D9" w:rsidRPr="0026015B" w:rsidRDefault="001027D9" w:rsidP="008511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В.Н.Климов</w:t>
            </w:r>
          </w:p>
        </w:tc>
        <w:tc>
          <w:tcPr>
            <w:tcW w:w="4955" w:type="dxa"/>
            <w:gridSpan w:val="3"/>
          </w:tcPr>
          <w:p w:rsidR="001027D9" w:rsidRPr="0026015B" w:rsidRDefault="001027D9" w:rsidP="008511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 xml:space="preserve">Глава города Бородино </w:t>
            </w:r>
          </w:p>
          <w:p w:rsidR="001027D9" w:rsidRPr="0026015B" w:rsidRDefault="001027D9" w:rsidP="008511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1027D9" w:rsidRPr="0026015B" w:rsidRDefault="001027D9" w:rsidP="008511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А.Н.Борчуков</w:t>
            </w: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330"/>
        </w:trPr>
        <w:tc>
          <w:tcPr>
            <w:tcW w:w="721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27D9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27D9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27D9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27D9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27D9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27D9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27D9" w:rsidRPr="0026015B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27D9" w:rsidRPr="0026015B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330"/>
        </w:trPr>
        <w:tc>
          <w:tcPr>
            <w:tcW w:w="721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27D9" w:rsidRPr="0026015B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27D9" w:rsidRPr="0026015B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 xml:space="preserve">    Приложение</w:t>
            </w: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330"/>
        </w:trPr>
        <w:tc>
          <w:tcPr>
            <w:tcW w:w="9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27D9" w:rsidRPr="0026015B" w:rsidRDefault="001027D9" w:rsidP="0025005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к решению Бородинского городского Совета депутатов</w:t>
            </w: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330"/>
        </w:trPr>
        <w:tc>
          <w:tcPr>
            <w:tcW w:w="9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27D9" w:rsidRPr="0026015B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</w:t>
            </w: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16.06.2015  </w:t>
            </w: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45-421р</w:t>
            </w: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330"/>
        </w:trPr>
        <w:tc>
          <w:tcPr>
            <w:tcW w:w="721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27D9" w:rsidRPr="0026015B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27D9" w:rsidRPr="0026015B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 xml:space="preserve">  Приложение 1</w:t>
            </w: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330"/>
        </w:trPr>
        <w:tc>
          <w:tcPr>
            <w:tcW w:w="9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27D9" w:rsidRPr="0026015B" w:rsidRDefault="001027D9" w:rsidP="0025005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 xml:space="preserve">к Положению  об оплате труда муниципальных </w:t>
            </w:r>
          </w:p>
          <w:p w:rsidR="001027D9" w:rsidRPr="0026015B" w:rsidRDefault="001027D9" w:rsidP="0025005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служащих г.Бородино</w:t>
            </w: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330"/>
        </w:trPr>
        <w:tc>
          <w:tcPr>
            <w:tcW w:w="9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27D9" w:rsidRPr="0026015B" w:rsidRDefault="001027D9" w:rsidP="002307B4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</w:t>
            </w: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705"/>
        </w:trPr>
        <w:tc>
          <w:tcPr>
            <w:tcW w:w="91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27D9" w:rsidRPr="0026015B" w:rsidRDefault="001027D9" w:rsidP="0025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Размеры должностных окладов муниципальных служащих</w:t>
            </w: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330"/>
        </w:trPr>
        <w:tc>
          <w:tcPr>
            <w:tcW w:w="7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27D9" w:rsidRPr="0026015B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27D9" w:rsidRPr="0026015B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342"/>
        </w:trPr>
        <w:tc>
          <w:tcPr>
            <w:tcW w:w="72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Оклады</w:t>
            </w: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342"/>
        </w:trPr>
        <w:tc>
          <w:tcPr>
            <w:tcW w:w="72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660"/>
        </w:trPr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Первый заместитель главы города по обеспечению жизнедеятельности городского округа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6600</w:t>
            </w: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660"/>
        </w:trPr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Заместитель главы города по социальным вопросам и связям с общественностью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6203</w:t>
            </w: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660"/>
        </w:trPr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Руководитель финансового управления - начальник отдела учета, отчетности и контроля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4852</w:t>
            </w: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330"/>
        </w:trPr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Руководитель управления социальной защиты населения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4852</w:t>
            </w: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660"/>
        </w:trPr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Председатель контрольно-счетного органа города Бородино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4852</w:t>
            </w: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660"/>
        </w:trPr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Начальник Отдела по управлению муниципальным имуществом города Бородино Красноярского края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4131</w:t>
            </w: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660"/>
        </w:trPr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культуры, спорта, молодежной политики и информационного обеспечения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4131</w:t>
            </w: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660"/>
        </w:trPr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Начальник отдела планирования, экономического развития, кадрового обеспечения и охраны труда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4131</w:t>
            </w: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660"/>
        </w:trPr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Начальник  отдела бухгалтерского учета и социальных гарантий управления социальной защиты населения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4131</w:t>
            </w: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660"/>
        </w:trPr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Начальник отдела по предоставлению мер социальной поддержки управления социальной защиты населения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4131</w:t>
            </w: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330"/>
        </w:trPr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Начальник бюджетного отдела финансового управления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4131</w:t>
            </w: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330"/>
        </w:trPr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Начальник отдела образования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4131</w:t>
            </w: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660"/>
        </w:trPr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вопросам общего образования и воспитания отдела образования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3771</w:t>
            </w: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660"/>
        </w:trPr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Консультант - юрист Бородинского городского Совета депутатов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3931</w:t>
            </w: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660"/>
        </w:trPr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Главный специалист бюджетного отдела финансового управления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3771</w:t>
            </w: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660"/>
        </w:trPr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отдела учета, отчетности и контроля финансового управления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3771</w:t>
            </w: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315"/>
        </w:trPr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отдела планирования, экономического развития, кадрового обеспечения и охраны труда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3771</w:t>
            </w: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330"/>
        </w:trPr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кадрам и охране труда отдела планирования, экономического развития, кадрового обеспечения и охраны труда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3771</w:t>
            </w: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660"/>
        </w:trPr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гражданской обороне, чрезвычайным ситуациям и пожарной безопасности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3771</w:t>
            </w: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990"/>
        </w:trPr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по физической культуре и спорту отдела культуры, спорта, молодежной политики и информационного обеспечения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3771</w:t>
            </w: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660"/>
        </w:trPr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решению вопросов в области архитектуры и градостроительства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3771</w:t>
            </w: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330"/>
        </w:trPr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Главный специалист - юрист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3771</w:t>
            </w: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660"/>
        </w:trPr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по охране прав детей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3771</w:t>
            </w: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330"/>
        </w:trPr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основной деятельности отдела планирования, экономического развития, кадрового обеспечения и охраны труда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3771</w:t>
            </w: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660"/>
        </w:trPr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вопросам культуры отдела культуры, спорта, молодежной политики и информационного обеспечения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3771</w:t>
            </w: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660"/>
        </w:trPr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Ведущий специалист по вопросам мобилизационной подготовки и секретному делопроизводству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3499</w:t>
            </w: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660"/>
        </w:trPr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Ведущий специалист по учету и отчетности Бородинского городского Совета депутатов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3499</w:t>
            </w: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660"/>
        </w:trPr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Ведущий специалист бюджетного отдела финансового управления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3499</w:t>
            </w: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660"/>
        </w:trPr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Ведущий специалист отдела учета, отчетности и контроля финансового управления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3499</w:t>
            </w: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660"/>
        </w:trPr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Ведущий специалист по дополнительному образованию и воспитанию отдела образования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3499</w:t>
            </w: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660"/>
        </w:trPr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Ведущий специалист по дошкольному и начальному образованию отдела образования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3499</w:t>
            </w: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660"/>
        </w:trPr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Ведущий специалист по земельным вопросам Отдела по управлению муниципальным имуществом города Бородино Красноярского края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3499</w:t>
            </w: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660"/>
        </w:trPr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Ведущий специалист - юрист Отдела по управлению муниципальным имуществом города  Бородино Красноярского края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3499</w:t>
            </w: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660"/>
        </w:trPr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Ведущий специалист   по жилищным вопросам Отдела по управлению муниципальным имуществом города Бородино Красноярского края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3499</w:t>
            </w: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990"/>
        </w:trPr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Ведущий специалист   по имущественным отношениям Отдела по управлению муниципальным имуществом города Бородино Красноярского края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3499</w:t>
            </w: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990"/>
        </w:trPr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специалист-экономист отдела культуры, спорта, молодежной политики и информационного обеспечения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3499</w:t>
            </w: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660"/>
        </w:trPr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Ведущий специалист комиссии по делам несовершеннолетних и защите их прав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3499</w:t>
            </w: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990"/>
        </w:trPr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Ведущий специалист отдела по предоставлению мер социальной поддержки управления социальной защиты населения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3499</w:t>
            </w: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990"/>
        </w:trPr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Ведущий специалист отдела бухгалтерского учета и социальных гарантий управления социальной защиты населения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3499</w:t>
            </w: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330"/>
        </w:trPr>
        <w:tc>
          <w:tcPr>
            <w:tcW w:w="9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ОБЕСПЕЧИВАЮЩИЕ специалисты</w:t>
            </w: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330"/>
        </w:trPr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3771</w:t>
            </w: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330"/>
        </w:trPr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бухгалтера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3390</w:t>
            </w: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990"/>
        </w:trPr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Специалист 1 категории отдела по предоставлению мер социальной поддержки управления социальной защиты населения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2958</w:t>
            </w:r>
          </w:p>
        </w:tc>
      </w:tr>
      <w:tr w:rsidR="001027D9" w:rsidRPr="0026015B">
        <w:tblPrEx>
          <w:tblLook w:val="0000"/>
        </w:tblPrEx>
        <w:trPr>
          <w:gridAfter w:val="1"/>
          <w:wAfter w:w="715" w:type="dxa"/>
          <w:trHeight w:val="330"/>
        </w:trPr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Секретарь главы города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7D9" w:rsidRPr="0026015B" w:rsidRDefault="001027D9" w:rsidP="00250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15B">
              <w:rPr>
                <w:rFonts w:ascii="Times New Roman" w:hAnsi="Times New Roman" w:cs="Times New Roman"/>
                <w:sz w:val="24"/>
                <w:szCs w:val="24"/>
              </w:rPr>
              <w:t>2418</w:t>
            </w:r>
          </w:p>
        </w:tc>
      </w:tr>
    </w:tbl>
    <w:p w:rsidR="001027D9" w:rsidRPr="004429A3" w:rsidRDefault="001027D9" w:rsidP="004429A3">
      <w:pPr>
        <w:rPr>
          <w:rFonts w:ascii="Times New Roman" w:hAnsi="Times New Roman" w:cs="Times New Roman"/>
          <w:sz w:val="26"/>
          <w:szCs w:val="26"/>
        </w:rPr>
      </w:pPr>
    </w:p>
    <w:p w:rsidR="001027D9" w:rsidRPr="004429A3" w:rsidRDefault="001027D9" w:rsidP="004429A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027D9" w:rsidRPr="004429A3" w:rsidRDefault="001027D9" w:rsidP="004429A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027D9" w:rsidRDefault="001027D9" w:rsidP="004429A3">
      <w:pPr>
        <w:jc w:val="both"/>
        <w:rPr>
          <w:sz w:val="28"/>
          <w:szCs w:val="28"/>
        </w:rPr>
      </w:pPr>
    </w:p>
    <w:p w:rsidR="001027D9" w:rsidRDefault="001027D9" w:rsidP="00D351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27D9" w:rsidRDefault="001027D9" w:rsidP="00D351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27D9" w:rsidRDefault="001027D9" w:rsidP="00D351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27D9" w:rsidRDefault="001027D9" w:rsidP="00D351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27D9" w:rsidRDefault="001027D9" w:rsidP="00D351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27D9" w:rsidRDefault="001027D9" w:rsidP="00D351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27D9" w:rsidRDefault="001027D9" w:rsidP="00D351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27D9" w:rsidRDefault="001027D9" w:rsidP="00D351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27D9" w:rsidRDefault="001027D9" w:rsidP="00D351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27D9" w:rsidRDefault="001027D9" w:rsidP="00D351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27D9" w:rsidRDefault="001027D9" w:rsidP="00D351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27D9" w:rsidRDefault="001027D9" w:rsidP="00D351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27D9" w:rsidRDefault="001027D9" w:rsidP="00D351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27D9" w:rsidRDefault="001027D9" w:rsidP="00D351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27D9" w:rsidRDefault="001027D9" w:rsidP="00D351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27D9" w:rsidRDefault="001027D9" w:rsidP="00D351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27D9" w:rsidRDefault="001027D9" w:rsidP="00D351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1027D9" w:rsidSect="003362E4">
      <w:pgSz w:w="11906" w:h="16838"/>
      <w:pgMar w:top="1021" w:right="794" w:bottom="68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5086"/>
    <w:rsid w:val="000360D2"/>
    <w:rsid w:val="0003663D"/>
    <w:rsid w:val="00062B9B"/>
    <w:rsid w:val="000D33BB"/>
    <w:rsid w:val="000D3FAC"/>
    <w:rsid w:val="001027D9"/>
    <w:rsid w:val="001058FA"/>
    <w:rsid w:val="00122079"/>
    <w:rsid w:val="00161C86"/>
    <w:rsid w:val="0018325A"/>
    <w:rsid w:val="001C6596"/>
    <w:rsid w:val="001E3366"/>
    <w:rsid w:val="0022270A"/>
    <w:rsid w:val="002307B4"/>
    <w:rsid w:val="00234B5E"/>
    <w:rsid w:val="0024035F"/>
    <w:rsid w:val="0024207A"/>
    <w:rsid w:val="0024454E"/>
    <w:rsid w:val="0025005A"/>
    <w:rsid w:val="0026015B"/>
    <w:rsid w:val="002737DF"/>
    <w:rsid w:val="00280894"/>
    <w:rsid w:val="002814B3"/>
    <w:rsid w:val="00291EBD"/>
    <w:rsid w:val="002A1A5A"/>
    <w:rsid w:val="002A7CD0"/>
    <w:rsid w:val="002B2AF3"/>
    <w:rsid w:val="002C5CD3"/>
    <w:rsid w:val="002D678A"/>
    <w:rsid w:val="002D69FA"/>
    <w:rsid w:val="002E35F4"/>
    <w:rsid w:val="002E570B"/>
    <w:rsid w:val="002F56F8"/>
    <w:rsid w:val="00300651"/>
    <w:rsid w:val="00315363"/>
    <w:rsid w:val="003362E4"/>
    <w:rsid w:val="00383622"/>
    <w:rsid w:val="003A128C"/>
    <w:rsid w:val="003B6276"/>
    <w:rsid w:val="00404763"/>
    <w:rsid w:val="004320CE"/>
    <w:rsid w:val="004429A3"/>
    <w:rsid w:val="00461AA7"/>
    <w:rsid w:val="00482837"/>
    <w:rsid w:val="0049060B"/>
    <w:rsid w:val="004A74FA"/>
    <w:rsid w:val="004B5E7F"/>
    <w:rsid w:val="004F3187"/>
    <w:rsid w:val="00525020"/>
    <w:rsid w:val="00534CDF"/>
    <w:rsid w:val="0055439D"/>
    <w:rsid w:val="0057233F"/>
    <w:rsid w:val="005733F2"/>
    <w:rsid w:val="00593494"/>
    <w:rsid w:val="005C3844"/>
    <w:rsid w:val="005D7696"/>
    <w:rsid w:val="0062110D"/>
    <w:rsid w:val="006519A1"/>
    <w:rsid w:val="006819B6"/>
    <w:rsid w:val="006D62BF"/>
    <w:rsid w:val="006F26E7"/>
    <w:rsid w:val="006F3960"/>
    <w:rsid w:val="007179ED"/>
    <w:rsid w:val="0075069A"/>
    <w:rsid w:val="00764E06"/>
    <w:rsid w:val="0077208F"/>
    <w:rsid w:val="0079509F"/>
    <w:rsid w:val="007B300A"/>
    <w:rsid w:val="007B5723"/>
    <w:rsid w:val="007C5EAA"/>
    <w:rsid w:val="007E3455"/>
    <w:rsid w:val="008116B9"/>
    <w:rsid w:val="00813A33"/>
    <w:rsid w:val="00841C5E"/>
    <w:rsid w:val="00851119"/>
    <w:rsid w:val="00860DA5"/>
    <w:rsid w:val="008A37FA"/>
    <w:rsid w:val="008B567E"/>
    <w:rsid w:val="008D24D6"/>
    <w:rsid w:val="008E0B20"/>
    <w:rsid w:val="008E5CA2"/>
    <w:rsid w:val="009044CD"/>
    <w:rsid w:val="0090452A"/>
    <w:rsid w:val="00922C83"/>
    <w:rsid w:val="0093182C"/>
    <w:rsid w:val="00943CBE"/>
    <w:rsid w:val="00965493"/>
    <w:rsid w:val="00973984"/>
    <w:rsid w:val="009B674D"/>
    <w:rsid w:val="009C0708"/>
    <w:rsid w:val="00A034A1"/>
    <w:rsid w:val="00A24F6C"/>
    <w:rsid w:val="00A77051"/>
    <w:rsid w:val="00AC0DF8"/>
    <w:rsid w:val="00B046EB"/>
    <w:rsid w:val="00B17700"/>
    <w:rsid w:val="00B2527E"/>
    <w:rsid w:val="00B375BB"/>
    <w:rsid w:val="00B55713"/>
    <w:rsid w:val="00B5732B"/>
    <w:rsid w:val="00B7666C"/>
    <w:rsid w:val="00B806D6"/>
    <w:rsid w:val="00BB32E5"/>
    <w:rsid w:val="00BC5FEE"/>
    <w:rsid w:val="00BF2C8A"/>
    <w:rsid w:val="00C7096E"/>
    <w:rsid w:val="00C84A15"/>
    <w:rsid w:val="00C95DC6"/>
    <w:rsid w:val="00CC67BA"/>
    <w:rsid w:val="00CD237D"/>
    <w:rsid w:val="00D01191"/>
    <w:rsid w:val="00D02791"/>
    <w:rsid w:val="00D35153"/>
    <w:rsid w:val="00D4633D"/>
    <w:rsid w:val="00D55A19"/>
    <w:rsid w:val="00D62959"/>
    <w:rsid w:val="00D661E6"/>
    <w:rsid w:val="00D67109"/>
    <w:rsid w:val="00D841F2"/>
    <w:rsid w:val="00D97214"/>
    <w:rsid w:val="00E2372B"/>
    <w:rsid w:val="00E32BCD"/>
    <w:rsid w:val="00E47B27"/>
    <w:rsid w:val="00E67570"/>
    <w:rsid w:val="00E81F12"/>
    <w:rsid w:val="00E83852"/>
    <w:rsid w:val="00E97FCF"/>
    <w:rsid w:val="00EC708F"/>
    <w:rsid w:val="00ED4789"/>
    <w:rsid w:val="00EE21C4"/>
    <w:rsid w:val="00EF3D87"/>
    <w:rsid w:val="00F04899"/>
    <w:rsid w:val="00F11E32"/>
    <w:rsid w:val="00F45BFC"/>
    <w:rsid w:val="00F652C2"/>
    <w:rsid w:val="00F6543F"/>
    <w:rsid w:val="00F852A0"/>
    <w:rsid w:val="00F94D89"/>
    <w:rsid w:val="00F96AC0"/>
    <w:rsid w:val="00FA14F4"/>
    <w:rsid w:val="00FA66F3"/>
    <w:rsid w:val="00FB5086"/>
    <w:rsid w:val="00FD5AE6"/>
    <w:rsid w:val="00FE19AC"/>
    <w:rsid w:val="00FE3E67"/>
    <w:rsid w:val="00FF2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33F"/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B5086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Cell">
    <w:name w:val="ConsPlusCell"/>
    <w:uiPriority w:val="99"/>
    <w:rsid w:val="00FB5086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table" w:styleId="TableGrid">
    <w:name w:val="Table Grid"/>
    <w:basedOn w:val="TableNormal"/>
    <w:uiPriority w:val="99"/>
    <w:rsid w:val="002C5CD3"/>
    <w:rPr>
      <w:rFonts w:eastAsia="Times New Roman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1EC3074A8CA073B886EB607DE353DE077160B97160C75BFD1127D6BE9F1D2248D84536C867389A4E2B441EEuCU6G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903</TotalTime>
  <Pages>4</Pages>
  <Words>1029</Words>
  <Characters>5867</Characters>
  <Application>Microsoft Office Outlook</Application>
  <DocSecurity>0</DocSecurity>
  <Lines>0</Lines>
  <Paragraphs>0</Paragraphs>
  <ScaleCrop>false</ScaleCrop>
  <Company>Финансовое управление адм. г.Бородино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Нерода</dc:creator>
  <cp:keywords/>
  <dc:description/>
  <cp:lastModifiedBy>Пользователь</cp:lastModifiedBy>
  <cp:revision>38</cp:revision>
  <cp:lastPrinted>2015-06-16T10:16:00Z</cp:lastPrinted>
  <dcterms:created xsi:type="dcterms:W3CDTF">2012-10-15T08:30:00Z</dcterms:created>
  <dcterms:modified xsi:type="dcterms:W3CDTF">2015-06-16T10:17:00Z</dcterms:modified>
</cp:coreProperties>
</file>