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818" w:rsidRPr="0096049C" w:rsidRDefault="00F12818" w:rsidP="0096049C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89pt;margin-top:9pt;width:89.25pt;height:111.75pt;z-index:251658240">
            <v:imagedata r:id="rId7" o:title=""/>
            <w10:wrap type="topAndBottom"/>
          </v:shape>
          <o:OLEObject Type="Embed" ProgID="Imaging.Document" ShapeID="_x0000_s1026" DrawAspect="Content" ObjectID="_1495976010" r:id="rId8"/>
        </w:pict>
      </w:r>
    </w:p>
    <w:p w:rsidR="00F12818" w:rsidRDefault="00F12818" w:rsidP="00A812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БОРОДИНСКИЙ ГОРОДСКОЙ СОВЕТ ДЕПУТАТОВ</w:t>
      </w:r>
    </w:p>
    <w:p w:rsidR="00F12818" w:rsidRDefault="00F12818" w:rsidP="00A8120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12818" w:rsidRDefault="00F12818" w:rsidP="00A8120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F12818" w:rsidRDefault="00F12818" w:rsidP="00F918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2818" w:rsidRPr="0096049C" w:rsidRDefault="00F12818" w:rsidP="00F918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6049C">
        <w:rPr>
          <w:rFonts w:ascii="Times New Roman" w:hAnsi="Times New Roman"/>
          <w:sz w:val="24"/>
          <w:szCs w:val="24"/>
        </w:rPr>
        <w:t>г. Бородино</w:t>
      </w:r>
    </w:p>
    <w:p w:rsidR="00F12818" w:rsidRPr="0096049C" w:rsidRDefault="00F12818" w:rsidP="00EC784D">
      <w:pPr>
        <w:spacing w:after="0" w:line="240" w:lineRule="auto"/>
        <w:ind w:right="4818"/>
        <w:rPr>
          <w:rFonts w:ascii="Times New Roman" w:hAnsi="Times New Roman"/>
          <w:sz w:val="24"/>
          <w:szCs w:val="24"/>
        </w:rPr>
      </w:pPr>
    </w:p>
    <w:p w:rsidR="00F12818" w:rsidRPr="0096049C" w:rsidRDefault="00F12818" w:rsidP="00EC784D">
      <w:pPr>
        <w:tabs>
          <w:tab w:val="left" w:pos="3969"/>
          <w:tab w:val="left" w:pos="9355"/>
        </w:tabs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96049C">
        <w:rPr>
          <w:rFonts w:ascii="Times New Roman" w:hAnsi="Times New Roman"/>
          <w:sz w:val="24"/>
          <w:szCs w:val="24"/>
        </w:rPr>
        <w:t xml:space="preserve">16.06.2015 г.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96049C">
        <w:rPr>
          <w:rFonts w:ascii="Times New Roman" w:hAnsi="Times New Roman"/>
          <w:sz w:val="24"/>
          <w:szCs w:val="24"/>
        </w:rPr>
        <w:t xml:space="preserve">  № 45-419р                                                                                                                                                           </w:t>
      </w:r>
    </w:p>
    <w:p w:rsidR="00F12818" w:rsidRPr="0096049C" w:rsidRDefault="00F12818" w:rsidP="00033D98">
      <w:pPr>
        <w:spacing w:after="0" w:line="240" w:lineRule="auto"/>
        <w:ind w:right="4818"/>
        <w:jc w:val="both"/>
        <w:rPr>
          <w:rFonts w:ascii="Times New Roman" w:hAnsi="Times New Roman"/>
          <w:sz w:val="24"/>
          <w:szCs w:val="24"/>
        </w:rPr>
      </w:pPr>
    </w:p>
    <w:p w:rsidR="00F12818" w:rsidRPr="0096049C" w:rsidRDefault="00F12818" w:rsidP="00033D98">
      <w:pPr>
        <w:spacing w:after="0" w:line="240" w:lineRule="auto"/>
        <w:ind w:right="4818"/>
        <w:jc w:val="both"/>
        <w:rPr>
          <w:rFonts w:ascii="Times New Roman" w:hAnsi="Times New Roman"/>
          <w:sz w:val="24"/>
          <w:szCs w:val="24"/>
        </w:rPr>
      </w:pPr>
      <w:r w:rsidRPr="0096049C">
        <w:rPr>
          <w:rFonts w:ascii="Times New Roman" w:hAnsi="Times New Roman"/>
          <w:sz w:val="24"/>
          <w:szCs w:val="24"/>
        </w:rPr>
        <w:t>О внесении изменений в решение</w:t>
      </w:r>
    </w:p>
    <w:p w:rsidR="00F12818" w:rsidRPr="0096049C" w:rsidRDefault="00F12818" w:rsidP="00033D98">
      <w:pPr>
        <w:spacing w:after="0" w:line="240" w:lineRule="auto"/>
        <w:ind w:right="4818"/>
        <w:jc w:val="both"/>
        <w:rPr>
          <w:rFonts w:ascii="Times New Roman" w:hAnsi="Times New Roman"/>
          <w:sz w:val="24"/>
          <w:szCs w:val="24"/>
        </w:rPr>
      </w:pPr>
      <w:r w:rsidRPr="0096049C">
        <w:rPr>
          <w:rFonts w:ascii="Times New Roman" w:hAnsi="Times New Roman"/>
          <w:sz w:val="24"/>
          <w:szCs w:val="24"/>
        </w:rPr>
        <w:t>от 29.06.2012 №19-178р</w:t>
      </w:r>
    </w:p>
    <w:p w:rsidR="00F12818" w:rsidRPr="0096049C" w:rsidRDefault="00F12818" w:rsidP="00033D98">
      <w:pPr>
        <w:spacing w:after="0" w:line="240" w:lineRule="auto"/>
        <w:ind w:right="4818"/>
        <w:jc w:val="both"/>
        <w:rPr>
          <w:rFonts w:ascii="Times New Roman" w:hAnsi="Times New Roman"/>
          <w:sz w:val="24"/>
          <w:szCs w:val="24"/>
        </w:rPr>
      </w:pPr>
      <w:r w:rsidRPr="0096049C">
        <w:rPr>
          <w:rFonts w:ascii="Times New Roman" w:hAnsi="Times New Roman"/>
          <w:sz w:val="24"/>
          <w:szCs w:val="24"/>
        </w:rPr>
        <w:t>«Об утверждении Положения об</w:t>
      </w:r>
    </w:p>
    <w:p w:rsidR="00F12818" w:rsidRPr="0096049C" w:rsidRDefault="00F12818" w:rsidP="00033D98">
      <w:pPr>
        <w:spacing w:after="0" w:line="240" w:lineRule="auto"/>
        <w:ind w:right="4818"/>
        <w:jc w:val="both"/>
        <w:rPr>
          <w:rFonts w:ascii="Times New Roman" w:hAnsi="Times New Roman"/>
          <w:sz w:val="24"/>
          <w:szCs w:val="24"/>
        </w:rPr>
      </w:pPr>
      <w:r w:rsidRPr="0096049C">
        <w:rPr>
          <w:rFonts w:ascii="Times New Roman" w:hAnsi="Times New Roman"/>
          <w:sz w:val="24"/>
          <w:szCs w:val="24"/>
        </w:rPr>
        <w:t>Отделе образования администрации</w:t>
      </w:r>
    </w:p>
    <w:p w:rsidR="00F12818" w:rsidRPr="0096049C" w:rsidRDefault="00F12818" w:rsidP="00033D98">
      <w:pPr>
        <w:spacing w:after="0" w:line="240" w:lineRule="auto"/>
        <w:ind w:right="4818"/>
        <w:jc w:val="both"/>
        <w:rPr>
          <w:rFonts w:ascii="Times New Roman" w:hAnsi="Times New Roman"/>
          <w:sz w:val="24"/>
          <w:szCs w:val="24"/>
        </w:rPr>
      </w:pPr>
      <w:r w:rsidRPr="0096049C">
        <w:rPr>
          <w:rFonts w:ascii="Times New Roman" w:hAnsi="Times New Roman"/>
          <w:sz w:val="24"/>
          <w:szCs w:val="24"/>
        </w:rPr>
        <w:t>города Бородино»</w:t>
      </w:r>
    </w:p>
    <w:p w:rsidR="00F12818" w:rsidRPr="0096049C" w:rsidRDefault="00F12818" w:rsidP="00033D98">
      <w:pPr>
        <w:spacing w:after="0"/>
        <w:jc w:val="both"/>
        <w:rPr>
          <w:sz w:val="24"/>
          <w:szCs w:val="24"/>
        </w:rPr>
      </w:pPr>
    </w:p>
    <w:p w:rsidR="00F12818" w:rsidRPr="0096049C" w:rsidRDefault="00F12818" w:rsidP="00033D9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6049C">
        <w:rPr>
          <w:rFonts w:ascii="Times New Roman" w:hAnsi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Бюджетным кодексом Российской Федерации, Федеральным законом </w:t>
      </w:r>
      <w:r w:rsidRPr="0096049C">
        <w:rPr>
          <w:rFonts w:ascii="Times New Roman" w:hAnsi="Times New Roman"/>
          <w:bCs/>
          <w:kern w:val="36"/>
          <w:sz w:val="24"/>
          <w:szCs w:val="24"/>
        </w:rPr>
        <w:t>от 29.12.2012 N 273-ФЗ «</w:t>
      </w:r>
      <w:r w:rsidRPr="0096049C">
        <w:rPr>
          <w:rFonts w:ascii="Times New Roman" w:hAnsi="Times New Roman"/>
          <w:bCs/>
          <w:sz w:val="24"/>
          <w:szCs w:val="24"/>
        </w:rPr>
        <w:t>Об образовании в Российской Федерации»</w:t>
      </w:r>
      <w:r w:rsidRPr="0096049C">
        <w:rPr>
          <w:rFonts w:ascii="Times New Roman" w:hAnsi="Times New Roman"/>
          <w:sz w:val="24"/>
          <w:szCs w:val="24"/>
        </w:rPr>
        <w:t>, решением Бородинского городского Совета депутатов от 13.03.2015 № 44-392р «О внесении изменений в структуру администрации города», руководствуясь Уставом города, Бородинский городской Совет депутатов</w:t>
      </w:r>
    </w:p>
    <w:p w:rsidR="00F12818" w:rsidRPr="0096049C" w:rsidRDefault="00F12818" w:rsidP="008157D4">
      <w:pPr>
        <w:spacing w:after="0"/>
        <w:rPr>
          <w:rFonts w:ascii="Times New Roman" w:hAnsi="Times New Roman"/>
          <w:sz w:val="24"/>
          <w:szCs w:val="24"/>
        </w:rPr>
      </w:pPr>
      <w:r w:rsidRPr="0096049C">
        <w:rPr>
          <w:rFonts w:ascii="Times New Roman" w:hAnsi="Times New Roman"/>
          <w:sz w:val="24"/>
          <w:szCs w:val="24"/>
        </w:rPr>
        <w:t>РЕШИЛ:</w:t>
      </w:r>
    </w:p>
    <w:p w:rsidR="00F12818" w:rsidRPr="0096049C" w:rsidRDefault="00F12818" w:rsidP="00A67D20">
      <w:pPr>
        <w:pStyle w:val="ListParagraph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6049C">
        <w:rPr>
          <w:rFonts w:ascii="Times New Roman" w:hAnsi="Times New Roman"/>
          <w:sz w:val="24"/>
          <w:szCs w:val="24"/>
        </w:rPr>
        <w:t>Внести в Положение об Отделе образования администрации города Бородино изменения согласно приложению.</w:t>
      </w:r>
    </w:p>
    <w:p w:rsidR="00F12818" w:rsidRPr="0096049C" w:rsidRDefault="00F12818" w:rsidP="00026CEF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049C">
        <w:rPr>
          <w:rFonts w:ascii="Times New Roman" w:hAnsi="Times New Roman"/>
          <w:sz w:val="24"/>
          <w:szCs w:val="24"/>
        </w:rPr>
        <w:tab/>
        <w:t>2. Поручить Солоха И.А., начальнику Отдела образования администрации города Бородино, представить Положение об Отделе образования администрации города Бородино на регистрацию в МИ ФНС России №7 по Красноярскому краю.</w:t>
      </w:r>
    </w:p>
    <w:p w:rsidR="00F12818" w:rsidRPr="0096049C" w:rsidRDefault="00F12818" w:rsidP="00026CEF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049C">
        <w:rPr>
          <w:rFonts w:ascii="Times New Roman" w:hAnsi="Times New Roman"/>
          <w:sz w:val="24"/>
          <w:szCs w:val="24"/>
        </w:rPr>
        <w:tab/>
        <w:t xml:space="preserve">       3. Решение вступает в силу со дня принятия и подлежит официальному опубликованию в газете  «Бородинский вестник».</w:t>
      </w:r>
    </w:p>
    <w:p w:rsidR="00F12818" w:rsidRPr="0096049C" w:rsidRDefault="00F12818" w:rsidP="00026C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049C">
        <w:rPr>
          <w:rFonts w:ascii="Times New Roman" w:hAnsi="Times New Roman"/>
          <w:sz w:val="24"/>
          <w:szCs w:val="24"/>
        </w:rPr>
        <w:t xml:space="preserve">       4. Контроль исполнения решения возложить </w:t>
      </w:r>
      <w:r>
        <w:rPr>
          <w:rFonts w:ascii="Times New Roman" w:hAnsi="Times New Roman"/>
          <w:sz w:val="24"/>
          <w:szCs w:val="24"/>
        </w:rPr>
        <w:t xml:space="preserve">на постоянную </w:t>
      </w:r>
      <w:r w:rsidRPr="0096049C">
        <w:rPr>
          <w:rFonts w:ascii="Times New Roman" w:hAnsi="Times New Roman"/>
          <w:sz w:val="24"/>
          <w:szCs w:val="24"/>
        </w:rPr>
        <w:t>комиссию Бородинского городского Совета депутатов</w:t>
      </w:r>
      <w:r>
        <w:rPr>
          <w:rFonts w:ascii="Times New Roman" w:hAnsi="Times New Roman"/>
          <w:sz w:val="24"/>
          <w:szCs w:val="24"/>
        </w:rPr>
        <w:t xml:space="preserve"> по законности и защите прав граждан (Деревягин А.А.</w:t>
      </w:r>
      <w:r w:rsidRPr="0096049C">
        <w:rPr>
          <w:rFonts w:ascii="Times New Roman" w:hAnsi="Times New Roman"/>
          <w:sz w:val="24"/>
          <w:szCs w:val="24"/>
        </w:rPr>
        <w:t>).</w:t>
      </w:r>
    </w:p>
    <w:p w:rsidR="00F12818" w:rsidRPr="0096049C" w:rsidRDefault="00F12818" w:rsidP="00026CEF">
      <w:pPr>
        <w:tabs>
          <w:tab w:val="left" w:pos="6616"/>
          <w:tab w:val="left" w:pos="732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049C">
        <w:rPr>
          <w:rFonts w:ascii="Times New Roman" w:hAnsi="Times New Roman"/>
          <w:sz w:val="24"/>
          <w:szCs w:val="24"/>
        </w:rPr>
        <w:tab/>
        <w:t xml:space="preserve">          </w:t>
      </w:r>
      <w:r w:rsidRPr="0096049C">
        <w:rPr>
          <w:rFonts w:ascii="Times New Roman" w:hAnsi="Times New Roman"/>
          <w:sz w:val="24"/>
          <w:szCs w:val="24"/>
        </w:rPr>
        <w:tab/>
      </w:r>
      <w:r w:rsidRPr="0096049C">
        <w:rPr>
          <w:rFonts w:ascii="Times New Roman" w:hAnsi="Times New Roman"/>
          <w:sz w:val="24"/>
          <w:szCs w:val="24"/>
        </w:rPr>
        <w:tab/>
      </w:r>
    </w:p>
    <w:p w:rsidR="00F12818" w:rsidRPr="0096049C" w:rsidRDefault="00F12818" w:rsidP="00026CEF">
      <w:pPr>
        <w:tabs>
          <w:tab w:val="left" w:pos="771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049C">
        <w:rPr>
          <w:rFonts w:ascii="Times New Roman" w:hAnsi="Times New Roman"/>
          <w:sz w:val="24"/>
          <w:szCs w:val="24"/>
        </w:rPr>
        <w:t xml:space="preserve">Председатель Бородинского                                               Глава  города Бородино                                         </w:t>
      </w:r>
    </w:p>
    <w:p w:rsidR="00F12818" w:rsidRPr="0096049C" w:rsidRDefault="00F12818" w:rsidP="00026CEF">
      <w:pPr>
        <w:tabs>
          <w:tab w:val="left" w:pos="771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049C">
        <w:rPr>
          <w:rFonts w:ascii="Times New Roman" w:hAnsi="Times New Roman"/>
          <w:sz w:val="24"/>
          <w:szCs w:val="24"/>
        </w:rPr>
        <w:t xml:space="preserve"> городского Совета депутатов                                                             </w:t>
      </w:r>
    </w:p>
    <w:p w:rsidR="00F12818" w:rsidRDefault="00F12818" w:rsidP="00026CEF">
      <w:pPr>
        <w:pStyle w:val="ListParagraph"/>
        <w:spacing w:after="0"/>
        <w:ind w:left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</w:t>
      </w:r>
    </w:p>
    <w:p w:rsidR="00F12818" w:rsidRDefault="00F12818" w:rsidP="00026CEF">
      <w:pPr>
        <w:pStyle w:val="ListParagraph"/>
        <w:spacing w:after="0"/>
        <w:ind w:left="426"/>
        <w:rPr>
          <w:rFonts w:ascii="Times New Roman" w:hAnsi="Times New Roman"/>
          <w:sz w:val="26"/>
          <w:szCs w:val="26"/>
        </w:rPr>
      </w:pPr>
    </w:p>
    <w:p w:rsidR="00F12818" w:rsidRPr="0096049C" w:rsidRDefault="00F12818" w:rsidP="00026CEF">
      <w:pPr>
        <w:pStyle w:val="ListParagraph"/>
        <w:spacing w:after="0"/>
        <w:ind w:left="426"/>
        <w:rPr>
          <w:sz w:val="24"/>
          <w:szCs w:val="24"/>
        </w:rPr>
      </w:pPr>
      <w:r w:rsidRPr="0096049C">
        <w:rPr>
          <w:rFonts w:ascii="Times New Roman" w:hAnsi="Times New Roman"/>
          <w:sz w:val="24"/>
          <w:szCs w:val="24"/>
        </w:rPr>
        <w:t xml:space="preserve">                                 В.Н. Климов                                                       А.Н. Борчуков</w:t>
      </w:r>
    </w:p>
    <w:p w:rsidR="00F12818" w:rsidRDefault="00F12818" w:rsidP="00026CEF">
      <w:pPr>
        <w:pStyle w:val="ListParagraph"/>
        <w:spacing w:after="0"/>
        <w:ind w:left="426"/>
      </w:pPr>
    </w:p>
    <w:p w:rsidR="00F12818" w:rsidRDefault="00F12818" w:rsidP="0096049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F12818" w:rsidRDefault="00F12818" w:rsidP="00F47DB9">
      <w:pPr>
        <w:spacing w:after="0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Приложение к решению </w:t>
      </w:r>
    </w:p>
    <w:p w:rsidR="00F12818" w:rsidRDefault="00F12818" w:rsidP="00A82D23">
      <w:pPr>
        <w:spacing w:after="0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Бородинского городского</w:t>
      </w:r>
      <w:r w:rsidRPr="00F93E86">
        <w:rPr>
          <w:rFonts w:ascii="Times New Roman" w:hAnsi="Times New Roman"/>
          <w:sz w:val="26"/>
          <w:szCs w:val="26"/>
        </w:rPr>
        <w:t xml:space="preserve"> </w:t>
      </w:r>
    </w:p>
    <w:p w:rsidR="00F12818" w:rsidRDefault="00F12818" w:rsidP="00A82D23">
      <w:pPr>
        <w:spacing w:after="0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Совета депутатов</w:t>
      </w:r>
    </w:p>
    <w:p w:rsidR="00F12818" w:rsidRDefault="00F12818" w:rsidP="00F93E86">
      <w:pPr>
        <w:tabs>
          <w:tab w:val="left" w:pos="426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от   16.06.2015    № 45-419р</w:t>
      </w:r>
    </w:p>
    <w:p w:rsidR="00F12818" w:rsidRDefault="00F12818" w:rsidP="00D4516D">
      <w:pPr>
        <w:tabs>
          <w:tab w:val="left" w:pos="426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</w:t>
      </w:r>
    </w:p>
    <w:p w:rsidR="00F12818" w:rsidRDefault="00F12818" w:rsidP="00F93E86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Изменения в Положение об Отделе образования</w:t>
      </w:r>
    </w:p>
    <w:p w:rsidR="00F12818" w:rsidRDefault="00F12818" w:rsidP="00357D52">
      <w:pPr>
        <w:spacing w:after="0"/>
        <w:ind w:firstLine="36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города Бородино</w:t>
      </w:r>
    </w:p>
    <w:p w:rsidR="00F12818" w:rsidRDefault="00F12818" w:rsidP="00F47DB9">
      <w:pPr>
        <w:spacing w:after="0"/>
        <w:ind w:firstLine="360"/>
        <w:jc w:val="both"/>
        <w:rPr>
          <w:rFonts w:ascii="Times New Roman" w:hAnsi="Times New Roman"/>
          <w:sz w:val="26"/>
          <w:szCs w:val="26"/>
        </w:rPr>
      </w:pPr>
    </w:p>
    <w:p w:rsidR="00F12818" w:rsidRPr="00CE4405" w:rsidRDefault="00F12818" w:rsidP="00357D52">
      <w:pPr>
        <w:spacing w:after="0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CE4405">
        <w:rPr>
          <w:rFonts w:ascii="Times New Roman" w:hAnsi="Times New Roman"/>
          <w:sz w:val="26"/>
          <w:szCs w:val="26"/>
        </w:rPr>
        <w:t>В разделе 1 «Общие положения»:</w:t>
      </w:r>
    </w:p>
    <w:p w:rsidR="00F12818" w:rsidRPr="00862484" w:rsidRDefault="00F12818" w:rsidP="00357D52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пункт 1.13. изложить в новой редакции: «Структура Отдела, его численность, штатное расписание разрабатывается и </w:t>
      </w:r>
      <w:r w:rsidRPr="00862484">
        <w:rPr>
          <w:rFonts w:ascii="Times New Roman" w:hAnsi="Times New Roman"/>
          <w:sz w:val="26"/>
          <w:szCs w:val="26"/>
        </w:rPr>
        <w:t xml:space="preserve">утверждается начальником Отдела </w:t>
      </w:r>
      <w:r>
        <w:rPr>
          <w:rFonts w:ascii="Times New Roman" w:hAnsi="Times New Roman"/>
          <w:sz w:val="26"/>
          <w:szCs w:val="26"/>
        </w:rPr>
        <w:t xml:space="preserve"> в пределах выделенных средств</w:t>
      </w:r>
      <w:r w:rsidRPr="00862484">
        <w:rPr>
          <w:rFonts w:ascii="Times New Roman" w:hAnsi="Times New Roman"/>
          <w:sz w:val="26"/>
          <w:szCs w:val="26"/>
        </w:rPr>
        <w:t xml:space="preserve">». </w:t>
      </w:r>
    </w:p>
    <w:p w:rsidR="00F12818" w:rsidRPr="00F47DB9" w:rsidRDefault="00F12818" w:rsidP="00D4516D">
      <w:pPr>
        <w:spacing w:after="0"/>
        <w:ind w:left="426"/>
        <w:jc w:val="both"/>
        <w:rPr>
          <w:rFonts w:ascii="Times New Roman" w:hAnsi="Times New Roman"/>
          <w:sz w:val="26"/>
          <w:szCs w:val="26"/>
        </w:rPr>
      </w:pPr>
      <w:r w:rsidRPr="00F47DB9">
        <w:rPr>
          <w:rFonts w:ascii="Times New Roman" w:hAnsi="Times New Roman"/>
          <w:sz w:val="26"/>
          <w:szCs w:val="26"/>
        </w:rPr>
        <w:t>В разделе 2 «Основные задачи Отдела»:</w:t>
      </w:r>
    </w:p>
    <w:p w:rsidR="00F12818" w:rsidRPr="00C3549C" w:rsidRDefault="00F12818" w:rsidP="00F6704B">
      <w:pPr>
        <w:spacing w:after="0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C3549C">
        <w:rPr>
          <w:rFonts w:ascii="Times New Roman" w:hAnsi="Times New Roman"/>
          <w:sz w:val="26"/>
          <w:szCs w:val="26"/>
        </w:rPr>
        <w:t>в пункте 2.1. исключить слово «(полного)»;</w:t>
      </w:r>
    </w:p>
    <w:p w:rsidR="00F12818" w:rsidRPr="00610A46" w:rsidRDefault="00F12818" w:rsidP="00D4516D">
      <w:pPr>
        <w:pStyle w:val="ListParagraph"/>
        <w:spacing w:after="0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610A46">
        <w:rPr>
          <w:rFonts w:ascii="Times New Roman" w:hAnsi="Times New Roman"/>
          <w:sz w:val="26"/>
          <w:szCs w:val="26"/>
        </w:rPr>
        <w:t>пункт 2.2. изложить в следующей редакции</w:t>
      </w:r>
      <w:r>
        <w:rPr>
          <w:rFonts w:ascii="Times New Roman" w:hAnsi="Times New Roman"/>
          <w:sz w:val="26"/>
          <w:szCs w:val="26"/>
        </w:rPr>
        <w:t>: «Р</w:t>
      </w:r>
      <w:r w:rsidRPr="00610A46">
        <w:rPr>
          <w:rFonts w:ascii="Times New Roman" w:hAnsi="Times New Roman"/>
          <w:sz w:val="26"/>
          <w:szCs w:val="26"/>
        </w:rPr>
        <w:t>еализация государственных полномочий, в пределах своей компетенции в сфере основ муниципальной политики, в области образования»;</w:t>
      </w:r>
    </w:p>
    <w:p w:rsidR="00F12818" w:rsidRPr="00F6704B" w:rsidRDefault="00F12818" w:rsidP="00F6704B">
      <w:pPr>
        <w:spacing w:after="0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F6704B">
        <w:rPr>
          <w:rFonts w:ascii="Times New Roman" w:hAnsi="Times New Roman"/>
          <w:sz w:val="26"/>
          <w:szCs w:val="26"/>
        </w:rPr>
        <w:t xml:space="preserve">пункты 2.5., 2.8., 2.9. исключить. </w:t>
      </w:r>
    </w:p>
    <w:p w:rsidR="00F12818" w:rsidRPr="0083490E" w:rsidRDefault="00F12818" w:rsidP="0083490E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Pr="0083490E">
        <w:rPr>
          <w:rFonts w:ascii="Times New Roman" w:hAnsi="Times New Roman"/>
          <w:sz w:val="26"/>
          <w:szCs w:val="26"/>
        </w:rPr>
        <w:t>В  разделе 3 «Функции Отдела»:</w:t>
      </w:r>
    </w:p>
    <w:p w:rsidR="00F12818" w:rsidRDefault="00F12818" w:rsidP="00F6704B">
      <w:pPr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пункте 3.6. слово «учащихся» заменить словом «обучающихся»;</w:t>
      </w:r>
    </w:p>
    <w:p w:rsidR="00F12818" w:rsidRPr="00874827" w:rsidRDefault="00F12818" w:rsidP="00F6704B">
      <w:pPr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r w:rsidRPr="00874827">
        <w:rPr>
          <w:rFonts w:ascii="Times New Roman" w:hAnsi="Times New Roman"/>
          <w:sz w:val="26"/>
          <w:szCs w:val="26"/>
        </w:rPr>
        <w:t>в пункте 3.13. слово «отдела» заменить словом «Отдела»;</w:t>
      </w:r>
    </w:p>
    <w:p w:rsidR="00F12818" w:rsidRPr="00CD2A15" w:rsidRDefault="00F12818" w:rsidP="00F6704B">
      <w:pPr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пункты 3.15., </w:t>
      </w:r>
      <w:r w:rsidRPr="00CD2A15">
        <w:rPr>
          <w:rFonts w:ascii="Times New Roman" w:hAnsi="Times New Roman"/>
          <w:sz w:val="26"/>
          <w:szCs w:val="26"/>
        </w:rPr>
        <w:t>3.16.,</w:t>
      </w:r>
      <w:r>
        <w:rPr>
          <w:rFonts w:ascii="Times New Roman" w:hAnsi="Times New Roman"/>
          <w:sz w:val="26"/>
          <w:szCs w:val="26"/>
        </w:rPr>
        <w:t xml:space="preserve"> 3.21.,</w:t>
      </w:r>
      <w:r w:rsidRPr="00CD2A15">
        <w:rPr>
          <w:rFonts w:ascii="Times New Roman" w:hAnsi="Times New Roman"/>
          <w:sz w:val="26"/>
          <w:szCs w:val="26"/>
        </w:rPr>
        <w:t xml:space="preserve"> 3.23.  исключить;</w:t>
      </w:r>
    </w:p>
    <w:p w:rsidR="00F12818" w:rsidRDefault="00F12818" w:rsidP="00A0314A">
      <w:pPr>
        <w:pStyle w:val="ListParagraph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в пункте 3.19.: исключить слово «(полного)»;</w:t>
      </w:r>
    </w:p>
    <w:p w:rsidR="00F12818" w:rsidRDefault="00F12818" w:rsidP="00A0314A">
      <w:pPr>
        <w:pStyle w:val="ListParagraph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в пункте 3.24.: исключить слова «и науки»;</w:t>
      </w:r>
    </w:p>
    <w:p w:rsidR="00F12818" w:rsidRDefault="00F12818" w:rsidP="00A0314A">
      <w:pPr>
        <w:pStyle w:val="ListParagraph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в пункте 3.26. слова «Закону Российской Федерации «Об образовании»» заменить словами «Федеральному закону «Об образовании в Российской Федерации»»;</w:t>
      </w:r>
    </w:p>
    <w:p w:rsidR="00F12818" w:rsidRDefault="00F12818" w:rsidP="00D4516D">
      <w:pPr>
        <w:pStyle w:val="ListParagraph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пункт 3.33. изложить в новой редакции «Участвует в проведении процедуры государственной итоговой аттестации»;</w:t>
      </w:r>
    </w:p>
    <w:p w:rsidR="00F12818" w:rsidRDefault="00F12818" w:rsidP="00A0314A">
      <w:pPr>
        <w:pStyle w:val="ListParagraph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в пункте 3.35. фразу «муниципальных бюджетных и казенных учреждений» заменить фразой «муниципальных бюджетных, казенных и автономных учреждений».</w:t>
      </w:r>
    </w:p>
    <w:p w:rsidR="00F12818" w:rsidRPr="00F813EA" w:rsidRDefault="00F12818" w:rsidP="00F813EA">
      <w:pPr>
        <w:spacing w:after="0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В</w:t>
      </w:r>
      <w:r w:rsidRPr="00F813EA">
        <w:rPr>
          <w:rFonts w:ascii="Times New Roman" w:hAnsi="Times New Roman"/>
          <w:sz w:val="26"/>
          <w:szCs w:val="26"/>
        </w:rPr>
        <w:t xml:space="preserve"> разделе 4 «Права Отдела» </w:t>
      </w:r>
    </w:p>
    <w:p w:rsidR="00F12818" w:rsidRPr="009B5295" w:rsidRDefault="00F12818" w:rsidP="008C66AB">
      <w:pPr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9B5295">
        <w:rPr>
          <w:rFonts w:ascii="Times New Roman" w:hAnsi="Times New Roman"/>
          <w:sz w:val="26"/>
          <w:szCs w:val="26"/>
        </w:rPr>
        <w:t>пункт 4.3. исключить;</w:t>
      </w:r>
    </w:p>
    <w:p w:rsidR="00F12818" w:rsidRPr="0032148A" w:rsidRDefault="00F12818" w:rsidP="0032148A">
      <w:pPr>
        <w:spacing w:after="0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Pr="0032148A">
        <w:rPr>
          <w:rFonts w:ascii="Times New Roman" w:hAnsi="Times New Roman"/>
          <w:sz w:val="26"/>
          <w:szCs w:val="26"/>
        </w:rPr>
        <w:t>в пункте 4.4. слово «целевых» заменить «муниципальных».</w:t>
      </w:r>
    </w:p>
    <w:p w:rsidR="00F12818" w:rsidRDefault="00F12818" w:rsidP="00470B0B">
      <w:pPr>
        <w:pStyle w:val="ListParagraph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В разделе 6 «Руководство Отделом</w:t>
      </w:r>
      <w:r w:rsidRPr="00610A46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:</w:t>
      </w:r>
    </w:p>
    <w:p w:rsidR="00F12818" w:rsidRPr="00AC2927" w:rsidRDefault="00F12818" w:rsidP="0032148A">
      <w:pPr>
        <w:pStyle w:val="ListParagraph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пункт 6.2. </w:t>
      </w:r>
      <w:r w:rsidRPr="00610A46">
        <w:rPr>
          <w:rFonts w:ascii="Times New Roman" w:hAnsi="Times New Roman"/>
          <w:sz w:val="26"/>
          <w:szCs w:val="26"/>
        </w:rPr>
        <w:t>изложить в следующей редакции</w:t>
      </w:r>
      <w:r>
        <w:rPr>
          <w:rFonts w:ascii="Times New Roman" w:hAnsi="Times New Roman"/>
          <w:sz w:val="26"/>
          <w:szCs w:val="26"/>
        </w:rPr>
        <w:t>: «</w:t>
      </w:r>
      <w:r w:rsidRPr="00AC2927">
        <w:rPr>
          <w:rFonts w:ascii="Times New Roman" w:hAnsi="Times New Roman"/>
          <w:sz w:val="26"/>
          <w:szCs w:val="26"/>
        </w:rPr>
        <w:t>Начальник несет персональную ответственность за реализацию возложенных на Отдел задач и функций</w:t>
      </w:r>
      <w:r>
        <w:rPr>
          <w:rFonts w:ascii="Times New Roman" w:hAnsi="Times New Roman"/>
          <w:sz w:val="26"/>
          <w:szCs w:val="26"/>
        </w:rPr>
        <w:t>»</w:t>
      </w:r>
      <w:r w:rsidRPr="00AC2927">
        <w:rPr>
          <w:rFonts w:ascii="Times New Roman" w:hAnsi="Times New Roman"/>
          <w:sz w:val="26"/>
          <w:szCs w:val="26"/>
        </w:rPr>
        <w:t>.</w:t>
      </w:r>
    </w:p>
    <w:p w:rsidR="00F12818" w:rsidRDefault="00F12818" w:rsidP="00026CEF">
      <w:pPr>
        <w:tabs>
          <w:tab w:val="left" w:pos="426"/>
        </w:tabs>
        <w:spacing w:after="0" w:line="240" w:lineRule="auto"/>
        <w:jc w:val="both"/>
      </w:pPr>
      <w:r>
        <w:rPr>
          <w:rFonts w:ascii="Times New Roman" w:hAnsi="Times New Roman"/>
          <w:sz w:val="26"/>
          <w:szCs w:val="26"/>
        </w:rPr>
        <w:tab/>
      </w:r>
    </w:p>
    <w:p w:rsidR="00F12818" w:rsidRDefault="00F12818" w:rsidP="00100E7C">
      <w:pPr>
        <w:pStyle w:val="ListParagraph"/>
        <w:spacing w:after="0"/>
        <w:ind w:left="426"/>
      </w:pPr>
    </w:p>
    <w:sectPr w:rsidR="00F12818" w:rsidSect="00B96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818" w:rsidRDefault="00F12818" w:rsidP="00565599">
      <w:pPr>
        <w:spacing w:after="0" w:line="240" w:lineRule="auto"/>
      </w:pPr>
      <w:r>
        <w:separator/>
      </w:r>
    </w:p>
  </w:endnote>
  <w:endnote w:type="continuationSeparator" w:id="0">
    <w:p w:rsidR="00F12818" w:rsidRDefault="00F12818" w:rsidP="00565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818" w:rsidRDefault="00F12818" w:rsidP="00565599">
      <w:pPr>
        <w:spacing w:after="0" w:line="240" w:lineRule="auto"/>
      </w:pPr>
      <w:r>
        <w:separator/>
      </w:r>
    </w:p>
  </w:footnote>
  <w:footnote w:type="continuationSeparator" w:id="0">
    <w:p w:rsidR="00F12818" w:rsidRDefault="00F12818" w:rsidP="005655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10CFA"/>
    <w:multiLevelType w:val="multilevel"/>
    <w:tmpl w:val="E632988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">
    <w:nsid w:val="5BC02684"/>
    <w:multiLevelType w:val="multilevel"/>
    <w:tmpl w:val="2D30DA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20C"/>
    <w:rsid w:val="00001B38"/>
    <w:rsid w:val="00007476"/>
    <w:rsid w:val="00015097"/>
    <w:rsid w:val="00026CEF"/>
    <w:rsid w:val="00033D98"/>
    <w:rsid w:val="00056F40"/>
    <w:rsid w:val="00072643"/>
    <w:rsid w:val="00093156"/>
    <w:rsid w:val="000B4601"/>
    <w:rsid w:val="000C4508"/>
    <w:rsid w:val="000D05B3"/>
    <w:rsid w:val="000D43E5"/>
    <w:rsid w:val="000E3200"/>
    <w:rsid w:val="00100E7C"/>
    <w:rsid w:val="00120A85"/>
    <w:rsid w:val="00124A0F"/>
    <w:rsid w:val="00134BCB"/>
    <w:rsid w:val="00156AB5"/>
    <w:rsid w:val="00156D69"/>
    <w:rsid w:val="00181476"/>
    <w:rsid w:val="00187FFD"/>
    <w:rsid w:val="001B1101"/>
    <w:rsid w:val="001B4A18"/>
    <w:rsid w:val="001E0EC7"/>
    <w:rsid w:val="0021542E"/>
    <w:rsid w:val="00223B32"/>
    <w:rsid w:val="00256733"/>
    <w:rsid w:val="0025727F"/>
    <w:rsid w:val="00267CBF"/>
    <w:rsid w:val="00286101"/>
    <w:rsid w:val="002C4F4C"/>
    <w:rsid w:val="002C7715"/>
    <w:rsid w:val="002D1CC6"/>
    <w:rsid w:val="002D292E"/>
    <w:rsid w:val="002E1A14"/>
    <w:rsid w:val="0032148A"/>
    <w:rsid w:val="00357D52"/>
    <w:rsid w:val="00371971"/>
    <w:rsid w:val="003A4BD0"/>
    <w:rsid w:val="003D724C"/>
    <w:rsid w:val="003F2660"/>
    <w:rsid w:val="003F68BA"/>
    <w:rsid w:val="00405DE0"/>
    <w:rsid w:val="004204BC"/>
    <w:rsid w:val="00421CFE"/>
    <w:rsid w:val="00422CE2"/>
    <w:rsid w:val="00451828"/>
    <w:rsid w:val="0045442A"/>
    <w:rsid w:val="004553C2"/>
    <w:rsid w:val="00463711"/>
    <w:rsid w:val="00466DBE"/>
    <w:rsid w:val="004704BE"/>
    <w:rsid w:val="00470B0B"/>
    <w:rsid w:val="00471C55"/>
    <w:rsid w:val="004A6247"/>
    <w:rsid w:val="004C0B38"/>
    <w:rsid w:val="004F0882"/>
    <w:rsid w:val="00507895"/>
    <w:rsid w:val="0051667C"/>
    <w:rsid w:val="00516824"/>
    <w:rsid w:val="00523751"/>
    <w:rsid w:val="00565599"/>
    <w:rsid w:val="00574143"/>
    <w:rsid w:val="00584DD8"/>
    <w:rsid w:val="005861D5"/>
    <w:rsid w:val="00586C90"/>
    <w:rsid w:val="0058705C"/>
    <w:rsid w:val="005B5216"/>
    <w:rsid w:val="005C02B1"/>
    <w:rsid w:val="005C184F"/>
    <w:rsid w:val="005D0C6A"/>
    <w:rsid w:val="005E7C5E"/>
    <w:rsid w:val="005F7312"/>
    <w:rsid w:val="00601095"/>
    <w:rsid w:val="00605A2A"/>
    <w:rsid w:val="00610A46"/>
    <w:rsid w:val="00610C4B"/>
    <w:rsid w:val="0062676F"/>
    <w:rsid w:val="00637436"/>
    <w:rsid w:val="006428C2"/>
    <w:rsid w:val="00655AD4"/>
    <w:rsid w:val="006A0477"/>
    <w:rsid w:val="006B19FF"/>
    <w:rsid w:val="006B48FC"/>
    <w:rsid w:val="006B588B"/>
    <w:rsid w:val="006D20D3"/>
    <w:rsid w:val="006D6967"/>
    <w:rsid w:val="006F04CB"/>
    <w:rsid w:val="006F206D"/>
    <w:rsid w:val="006F6BE3"/>
    <w:rsid w:val="007040C1"/>
    <w:rsid w:val="0072011B"/>
    <w:rsid w:val="00733CC9"/>
    <w:rsid w:val="00746860"/>
    <w:rsid w:val="00771341"/>
    <w:rsid w:val="007754BD"/>
    <w:rsid w:val="007814BE"/>
    <w:rsid w:val="0079532D"/>
    <w:rsid w:val="007A258C"/>
    <w:rsid w:val="007A5A56"/>
    <w:rsid w:val="007C0582"/>
    <w:rsid w:val="007D2A86"/>
    <w:rsid w:val="007D5E37"/>
    <w:rsid w:val="00810CD5"/>
    <w:rsid w:val="008157D4"/>
    <w:rsid w:val="0083490E"/>
    <w:rsid w:val="0084743F"/>
    <w:rsid w:val="00862484"/>
    <w:rsid w:val="00874827"/>
    <w:rsid w:val="00885D91"/>
    <w:rsid w:val="008A6DF8"/>
    <w:rsid w:val="008B4B22"/>
    <w:rsid w:val="008B583A"/>
    <w:rsid w:val="008C66AB"/>
    <w:rsid w:val="008D20E2"/>
    <w:rsid w:val="008E4CA6"/>
    <w:rsid w:val="008F08CC"/>
    <w:rsid w:val="0094296F"/>
    <w:rsid w:val="0096049C"/>
    <w:rsid w:val="00961B15"/>
    <w:rsid w:val="009A5FF4"/>
    <w:rsid w:val="009B5295"/>
    <w:rsid w:val="009C43B4"/>
    <w:rsid w:val="009F2888"/>
    <w:rsid w:val="00A0314A"/>
    <w:rsid w:val="00A168FE"/>
    <w:rsid w:val="00A46DA9"/>
    <w:rsid w:val="00A67D20"/>
    <w:rsid w:val="00A70E92"/>
    <w:rsid w:val="00A75637"/>
    <w:rsid w:val="00A8120C"/>
    <w:rsid w:val="00A82D23"/>
    <w:rsid w:val="00A85FE4"/>
    <w:rsid w:val="00A9590F"/>
    <w:rsid w:val="00A962CD"/>
    <w:rsid w:val="00AA503C"/>
    <w:rsid w:val="00AB6DE5"/>
    <w:rsid w:val="00AC2927"/>
    <w:rsid w:val="00B01380"/>
    <w:rsid w:val="00B60289"/>
    <w:rsid w:val="00B6038D"/>
    <w:rsid w:val="00B87330"/>
    <w:rsid w:val="00B9124D"/>
    <w:rsid w:val="00B94838"/>
    <w:rsid w:val="00B96622"/>
    <w:rsid w:val="00BA568E"/>
    <w:rsid w:val="00BB2630"/>
    <w:rsid w:val="00BC0F8D"/>
    <w:rsid w:val="00BD355C"/>
    <w:rsid w:val="00BF4CCA"/>
    <w:rsid w:val="00C135BF"/>
    <w:rsid w:val="00C228E7"/>
    <w:rsid w:val="00C32DE0"/>
    <w:rsid w:val="00C35100"/>
    <w:rsid w:val="00C3549C"/>
    <w:rsid w:val="00C36529"/>
    <w:rsid w:val="00C53E14"/>
    <w:rsid w:val="00C601F9"/>
    <w:rsid w:val="00C903D4"/>
    <w:rsid w:val="00CA5F7F"/>
    <w:rsid w:val="00CB2F5A"/>
    <w:rsid w:val="00CC5794"/>
    <w:rsid w:val="00CD2A15"/>
    <w:rsid w:val="00CE1F9C"/>
    <w:rsid w:val="00CE4405"/>
    <w:rsid w:val="00CE69C0"/>
    <w:rsid w:val="00D07E38"/>
    <w:rsid w:val="00D256A9"/>
    <w:rsid w:val="00D4516D"/>
    <w:rsid w:val="00D50536"/>
    <w:rsid w:val="00D553CA"/>
    <w:rsid w:val="00D665AD"/>
    <w:rsid w:val="00D85AD8"/>
    <w:rsid w:val="00DF6B27"/>
    <w:rsid w:val="00E54147"/>
    <w:rsid w:val="00E814C1"/>
    <w:rsid w:val="00E8297C"/>
    <w:rsid w:val="00E92912"/>
    <w:rsid w:val="00E941FD"/>
    <w:rsid w:val="00EA4AF3"/>
    <w:rsid w:val="00EA5693"/>
    <w:rsid w:val="00EB7652"/>
    <w:rsid w:val="00EC0AE8"/>
    <w:rsid w:val="00EC3F79"/>
    <w:rsid w:val="00EC784D"/>
    <w:rsid w:val="00EE1D5C"/>
    <w:rsid w:val="00EE675D"/>
    <w:rsid w:val="00EE77D9"/>
    <w:rsid w:val="00F060BE"/>
    <w:rsid w:val="00F12818"/>
    <w:rsid w:val="00F30FE6"/>
    <w:rsid w:val="00F407BF"/>
    <w:rsid w:val="00F41E45"/>
    <w:rsid w:val="00F47DB9"/>
    <w:rsid w:val="00F52EF3"/>
    <w:rsid w:val="00F663A7"/>
    <w:rsid w:val="00F6704B"/>
    <w:rsid w:val="00F7239F"/>
    <w:rsid w:val="00F813EA"/>
    <w:rsid w:val="00F91875"/>
    <w:rsid w:val="00F931E8"/>
    <w:rsid w:val="00F93E86"/>
    <w:rsid w:val="00F97D67"/>
    <w:rsid w:val="00FC0F0D"/>
    <w:rsid w:val="00FD2424"/>
    <w:rsid w:val="00FD5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62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157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565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6559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65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6559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385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339</TotalTime>
  <Pages>2</Pages>
  <Words>603</Words>
  <Characters>3439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29</cp:revision>
  <cp:lastPrinted>2015-06-16T09:04:00Z</cp:lastPrinted>
  <dcterms:created xsi:type="dcterms:W3CDTF">2015-05-13T05:08:00Z</dcterms:created>
  <dcterms:modified xsi:type="dcterms:W3CDTF">2015-06-16T09:07:00Z</dcterms:modified>
</cp:coreProperties>
</file>