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E7" w:rsidRPr="006553F2" w:rsidRDefault="002E1EE7" w:rsidP="002439D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89.25pt;height:111.75pt;z-index:251658240">
            <v:imagedata r:id="rId5" o:title=""/>
            <w10:wrap type="topAndBottom"/>
          </v:shape>
          <o:OLEObject Type="Embed" ProgID="Imaging.Document" ShapeID="_x0000_s1026" DrawAspect="Content" ObjectID="_1496037687" r:id="rId6"/>
        </w:pict>
      </w:r>
      <w:r w:rsidRPr="006553F2">
        <w:rPr>
          <w:rFonts w:ascii="Times New Roman" w:hAnsi="Times New Roman"/>
          <w:b/>
        </w:rPr>
        <w:t>БОРОДИНСКИЙ ГОРОДСКОЙ СОВЕТ ДЕПУТАТОВ</w:t>
      </w:r>
    </w:p>
    <w:p w:rsidR="002E1EE7" w:rsidRPr="006553F2" w:rsidRDefault="002E1EE7" w:rsidP="002439D3">
      <w:pPr>
        <w:spacing w:after="0" w:line="240" w:lineRule="auto"/>
        <w:rPr>
          <w:rFonts w:ascii="Times New Roman" w:hAnsi="Times New Roman"/>
          <w:b/>
        </w:rPr>
      </w:pPr>
      <w:r w:rsidRPr="006553F2">
        <w:rPr>
          <w:rFonts w:ascii="Times New Roman" w:hAnsi="Times New Roman"/>
          <w:b/>
        </w:rPr>
        <w:t xml:space="preserve">                              </w:t>
      </w:r>
    </w:p>
    <w:p w:rsidR="002E1EE7" w:rsidRPr="006553F2" w:rsidRDefault="002E1EE7" w:rsidP="002439D3">
      <w:pPr>
        <w:spacing w:after="0" w:line="240" w:lineRule="auto"/>
        <w:jc w:val="center"/>
        <w:rPr>
          <w:rFonts w:ascii="Times New Roman" w:hAnsi="Times New Roman"/>
          <w:b/>
        </w:rPr>
      </w:pPr>
      <w:r w:rsidRPr="006553F2">
        <w:rPr>
          <w:rFonts w:ascii="Times New Roman" w:hAnsi="Times New Roman"/>
          <w:b/>
        </w:rPr>
        <w:t xml:space="preserve">Р Е Ш Е Н И Е </w:t>
      </w:r>
    </w:p>
    <w:p w:rsidR="002E1EE7" w:rsidRPr="006975AD" w:rsidRDefault="002E1EE7" w:rsidP="00836C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75AD">
        <w:rPr>
          <w:rFonts w:ascii="Times New Roman" w:hAnsi="Times New Roman"/>
          <w:sz w:val="24"/>
          <w:szCs w:val="24"/>
        </w:rPr>
        <w:t>г. Бородино</w:t>
      </w:r>
    </w:p>
    <w:p w:rsidR="002E1EE7" w:rsidRDefault="002E1EE7" w:rsidP="00836C4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E1EE7" w:rsidRDefault="002E1EE7" w:rsidP="0083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3F2">
        <w:rPr>
          <w:rFonts w:ascii="Times New Roman" w:hAnsi="Times New Roman"/>
          <w:b/>
        </w:rPr>
        <w:t xml:space="preserve"> </w:t>
      </w:r>
      <w:r w:rsidRPr="006975AD">
        <w:rPr>
          <w:rFonts w:ascii="Times New Roman" w:hAnsi="Times New Roman"/>
          <w:sz w:val="24"/>
          <w:szCs w:val="24"/>
        </w:rPr>
        <w:t xml:space="preserve">16.06.2015 г.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975AD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№ 45-412р</w:t>
      </w:r>
    </w:p>
    <w:p w:rsidR="002E1EE7" w:rsidRPr="006975AD" w:rsidRDefault="002E1EE7" w:rsidP="002439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EE7" w:rsidRPr="006975AD" w:rsidRDefault="002E1EE7" w:rsidP="002439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1EE7" w:rsidRPr="006975AD" w:rsidRDefault="002E1EE7" w:rsidP="002439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5AD">
        <w:rPr>
          <w:rFonts w:ascii="Times New Roman" w:hAnsi="Times New Roman"/>
          <w:sz w:val="24"/>
          <w:szCs w:val="24"/>
        </w:rPr>
        <w:t>О внесении изменений и дополнений</w:t>
      </w:r>
    </w:p>
    <w:p w:rsidR="002E1EE7" w:rsidRPr="006975AD" w:rsidRDefault="002E1EE7" w:rsidP="002439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5AD">
        <w:rPr>
          <w:rFonts w:ascii="Times New Roman" w:hAnsi="Times New Roman"/>
          <w:sz w:val="24"/>
          <w:szCs w:val="24"/>
        </w:rPr>
        <w:t>в Регламент Бородинского городского</w:t>
      </w:r>
    </w:p>
    <w:p w:rsidR="002E1EE7" w:rsidRPr="006975AD" w:rsidRDefault="002E1EE7" w:rsidP="002439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5AD">
        <w:rPr>
          <w:rFonts w:ascii="Times New Roman" w:hAnsi="Times New Roman"/>
          <w:sz w:val="24"/>
          <w:szCs w:val="24"/>
        </w:rPr>
        <w:t>Совета депутатов</w:t>
      </w:r>
    </w:p>
    <w:p w:rsidR="002E1EE7" w:rsidRPr="006975AD" w:rsidRDefault="002E1EE7" w:rsidP="002439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75AD">
        <w:rPr>
          <w:rFonts w:ascii="Times New Roman" w:hAnsi="Times New Roman"/>
          <w:sz w:val="24"/>
          <w:szCs w:val="24"/>
        </w:rPr>
        <w:t xml:space="preserve">       </w:t>
      </w:r>
    </w:p>
    <w:p w:rsidR="002E1EE7" w:rsidRPr="006975AD" w:rsidRDefault="002E1EE7" w:rsidP="002439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75AD">
        <w:rPr>
          <w:rFonts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статьями 34,38,45 Устава города Бородино, статьей 28 Регламента Бородинского городского Совета депутатов, Бородинский городской Совет депутатов </w:t>
      </w:r>
    </w:p>
    <w:p w:rsidR="002E1EE7" w:rsidRPr="006975AD" w:rsidRDefault="002E1EE7" w:rsidP="002439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75AD">
        <w:rPr>
          <w:rFonts w:ascii="Times New Roman" w:hAnsi="Times New Roman"/>
          <w:sz w:val="24"/>
          <w:szCs w:val="24"/>
        </w:rPr>
        <w:t>Р Е Ш И Л:</w:t>
      </w:r>
    </w:p>
    <w:p w:rsidR="002E1EE7" w:rsidRPr="006975AD" w:rsidRDefault="002E1EE7" w:rsidP="002439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1EE7" w:rsidRPr="006975AD" w:rsidRDefault="002E1EE7" w:rsidP="006975AD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975A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Дополнить</w:t>
      </w:r>
      <w:r w:rsidRPr="006975AD">
        <w:rPr>
          <w:rFonts w:ascii="Times New Roman" w:hAnsi="Times New Roman"/>
          <w:sz w:val="24"/>
          <w:szCs w:val="24"/>
        </w:rPr>
        <w:t xml:space="preserve"> Регламент Бородинского городского Совета депутатов, утвержденный решением Бородинского городского Совета депутатов от 08.05.2014 № 34-334р,</w:t>
      </w:r>
      <w:r>
        <w:rPr>
          <w:rFonts w:ascii="Times New Roman" w:hAnsi="Times New Roman"/>
          <w:sz w:val="24"/>
          <w:szCs w:val="24"/>
        </w:rPr>
        <w:t xml:space="preserve"> с изменениями, внесенными решением от 05.05.2015 № 45-400р, статьей 20.1 следующего содержания:</w:t>
      </w:r>
    </w:p>
    <w:p w:rsidR="002E1EE7" w:rsidRPr="002443EE" w:rsidRDefault="002E1EE7" w:rsidP="00836C4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43EE">
        <w:rPr>
          <w:rFonts w:ascii="Times New Roman" w:hAnsi="Times New Roman"/>
          <w:sz w:val="24"/>
          <w:szCs w:val="24"/>
        </w:rPr>
        <w:t>«</w:t>
      </w:r>
      <w:r w:rsidRPr="002443EE">
        <w:rPr>
          <w:rFonts w:ascii="Times New Roman" w:hAnsi="Times New Roman"/>
          <w:b/>
          <w:sz w:val="24"/>
          <w:szCs w:val="24"/>
        </w:rPr>
        <w:t>20.1.</w:t>
      </w:r>
      <w:r w:rsidRPr="002443EE">
        <w:rPr>
          <w:rFonts w:ascii="Times New Roman" w:hAnsi="Times New Roman"/>
          <w:sz w:val="24"/>
          <w:szCs w:val="24"/>
        </w:rPr>
        <w:t xml:space="preserve"> </w:t>
      </w:r>
      <w:r w:rsidRPr="002443EE">
        <w:rPr>
          <w:rFonts w:ascii="Times New Roman" w:hAnsi="Times New Roman"/>
          <w:b/>
          <w:sz w:val="24"/>
          <w:szCs w:val="24"/>
        </w:rPr>
        <w:t>Порядок голосования по избранию Главы города из числа кандидатов, представленных конкурсной комиссией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443EE">
        <w:rPr>
          <w:rFonts w:ascii="Times New Roman" w:hAnsi="Times New Roman"/>
          <w:sz w:val="24"/>
          <w:szCs w:val="24"/>
        </w:rPr>
        <w:t>20.1.1.</w:t>
      </w:r>
      <w:r>
        <w:rPr>
          <w:rFonts w:ascii="Times New Roman" w:hAnsi="Times New Roman"/>
          <w:sz w:val="24"/>
          <w:szCs w:val="24"/>
        </w:rPr>
        <w:t xml:space="preserve"> Глава города избирается на правомочном заседании городского Совета открытым голосованием, большинством голосов от установленной численности депутатов, из числа кандидатов, отобранных конкурсной комиссией (далее – Комиссия).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20.1.2. Отобранные Комиссией кандидаты на должность Главы города Бородино приглашаются на заседание сессии по рассмотрению вопроса избрания Главы города.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20.1.3. В случае если председатель городского Совета отобран Комиссией в качестве одного из кандидатов, полномочия по ведению заседания сессии на время рассмотрения вопроса избрания Главы города передаются заместителю председателя городского Совета или одному из присутствующих депутатов по решению городского Совета.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20.1.4. Перед началом голосования депутаты изучают представленные Комиссией: протокол заседания Комиссии, решение Комиссии, документы отобранных Комиссией кандидатов и материалы конкурсных испытаний.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20.1.5. Кандидаты выступают на заседании с кратким изложением своей предвыборной программы и отвечают на вопросы депутатов.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20.1.6. После выступления кандидатов начинается обсуждение, в ходе которого депутаты вправе высказываться в поддержку того или иного кандидата.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20.1.7. Перед началом голосования утверждается список кандидатов, с указанием очередности вынесения их на голосование. Отсутствие кандидата на заседании сессии либо заявление о снятии им своей кандидатуры является основанием для отказа включения его в список для голосования.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20.1.8. Председательствующий выносит на голосование кандидатуры в соответствии с установленной очередностью.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20.1.9. В ходе голосования в протоколе фиксируются только голоса, поданные «За» кандидатов.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20.1.10. Депутат может отдать свой голос только одному из кандидатов, вынесенных на голосование. Для обеспечения данного правила Ф.И.О. депутатов, проголосовавших за того или иного кандидата, фиксируются в протоколе.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20.1.11. Избранным на должность Главы города считается кандидат, набравший в результате голосования большинство голосов от установленной численности депутатов.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20.1.12. Итоги голосования оформляются решением городского Совета, которое подписывается председательствующим  и вступает в силу со дня, следующего за днем его принятия.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об избрании Главы города подлежит официальному опубликованию в порядке, предусмотренном Уставом города.</w:t>
      </w:r>
    </w:p>
    <w:p w:rsidR="002E1EE7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 результате голосования  по двум кандидатурам ни один из кандидатов не набрал необходимого для избрания числа голосов, выборы Главы города признаются несостоявшимися, что является основанием для объявления нового конкурса.».</w:t>
      </w:r>
    </w:p>
    <w:p w:rsidR="002E1EE7" w:rsidRDefault="002E1EE7" w:rsidP="0025419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E1EE7" w:rsidRPr="0065667F" w:rsidRDefault="002E1EE7" w:rsidP="002541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667F">
        <w:rPr>
          <w:rFonts w:ascii="Times New Roman" w:hAnsi="Times New Roman"/>
          <w:sz w:val="24"/>
          <w:szCs w:val="24"/>
        </w:rPr>
        <w:t>2. Решение вступает в силу со дня опубликования в газете «Бородинский вестник».</w:t>
      </w:r>
    </w:p>
    <w:p w:rsidR="002E1EE7" w:rsidRPr="0065667F" w:rsidRDefault="002E1EE7" w:rsidP="002541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1EE7" w:rsidRPr="0065667F" w:rsidRDefault="002E1EE7" w:rsidP="002541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667F">
        <w:rPr>
          <w:rFonts w:ascii="Times New Roman" w:hAnsi="Times New Roman"/>
          <w:sz w:val="24"/>
          <w:szCs w:val="24"/>
        </w:rPr>
        <w:t>3. Контроль за исполнением решения возложить на постоянную комиссию городского Совета депутатов по законности и защите прав граждан .</w:t>
      </w:r>
      <w:r w:rsidRPr="0065667F">
        <w:rPr>
          <w:rFonts w:ascii="Times New Roman" w:hAnsi="Times New Roman"/>
          <w:sz w:val="24"/>
          <w:szCs w:val="24"/>
        </w:rPr>
        <w:tab/>
      </w:r>
    </w:p>
    <w:p w:rsidR="002E1EE7" w:rsidRPr="0065667F" w:rsidRDefault="002E1EE7" w:rsidP="0025419E">
      <w:pPr>
        <w:pStyle w:val="ListParagraph"/>
      </w:pPr>
    </w:p>
    <w:p w:rsidR="002E1EE7" w:rsidRPr="0065667F" w:rsidRDefault="002E1EE7" w:rsidP="002541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1EE7" w:rsidRPr="0065667F" w:rsidRDefault="002E1EE7" w:rsidP="002541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1EE7" w:rsidRPr="0065667F" w:rsidRDefault="002E1EE7" w:rsidP="0025419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65667F">
        <w:rPr>
          <w:rFonts w:ascii="Times New Roman" w:hAnsi="Times New Roman"/>
          <w:sz w:val="24"/>
          <w:szCs w:val="24"/>
        </w:rPr>
        <w:t>Председатель Бородинского                                                                  Глава города Бородино</w:t>
      </w:r>
    </w:p>
    <w:p w:rsidR="002E1EE7" w:rsidRPr="0065667F" w:rsidRDefault="002E1EE7" w:rsidP="002541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7F">
        <w:rPr>
          <w:rFonts w:ascii="Times New Roman" w:hAnsi="Times New Roman"/>
          <w:sz w:val="24"/>
          <w:szCs w:val="24"/>
        </w:rPr>
        <w:t>городского Совета депутатов</w:t>
      </w:r>
    </w:p>
    <w:p w:rsidR="002E1EE7" w:rsidRPr="0065667F" w:rsidRDefault="002E1EE7" w:rsidP="002541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7F">
        <w:rPr>
          <w:rFonts w:ascii="Times New Roman" w:hAnsi="Times New Roman"/>
          <w:sz w:val="24"/>
          <w:szCs w:val="24"/>
        </w:rPr>
        <w:t xml:space="preserve">     </w:t>
      </w:r>
    </w:p>
    <w:p w:rsidR="002E1EE7" w:rsidRPr="0065667F" w:rsidRDefault="002E1EE7" w:rsidP="002541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667F">
        <w:rPr>
          <w:rFonts w:ascii="Times New Roman" w:hAnsi="Times New Roman"/>
          <w:sz w:val="24"/>
          <w:szCs w:val="24"/>
        </w:rPr>
        <w:t xml:space="preserve">                                 В.Н.Климов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65667F">
        <w:rPr>
          <w:rFonts w:ascii="Times New Roman" w:hAnsi="Times New Roman"/>
          <w:sz w:val="24"/>
          <w:szCs w:val="24"/>
        </w:rPr>
        <w:t xml:space="preserve"> А. Н. Борчуков     </w:t>
      </w:r>
    </w:p>
    <w:p w:rsidR="002E1EE7" w:rsidRDefault="002E1EE7" w:rsidP="0025419E">
      <w:pPr>
        <w:spacing w:after="0" w:line="240" w:lineRule="auto"/>
        <w:jc w:val="both"/>
        <w:rPr>
          <w:rFonts w:ascii="Times New Roman" w:hAnsi="Times New Roman"/>
        </w:rPr>
      </w:pPr>
    </w:p>
    <w:p w:rsidR="002E1EE7" w:rsidRPr="002443EE" w:rsidRDefault="002E1EE7" w:rsidP="00836C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E1EE7" w:rsidRPr="002443EE" w:rsidRDefault="002E1EE7" w:rsidP="002443EE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2E1EE7" w:rsidRPr="006553F2" w:rsidRDefault="002E1EE7" w:rsidP="00836C43">
      <w:pPr>
        <w:spacing w:after="0" w:line="240" w:lineRule="auto"/>
        <w:jc w:val="both"/>
        <w:rPr>
          <w:rFonts w:ascii="Times New Roman" w:hAnsi="Times New Roman"/>
        </w:rPr>
      </w:pPr>
      <w:r w:rsidRPr="006553F2">
        <w:rPr>
          <w:rFonts w:ascii="Times New Roman" w:hAnsi="Times New Roman"/>
        </w:rPr>
        <w:t xml:space="preserve">                              </w:t>
      </w:r>
    </w:p>
    <w:p w:rsidR="002E1EE7" w:rsidRPr="006553F2" w:rsidRDefault="002E1EE7" w:rsidP="006553F2">
      <w:pPr>
        <w:spacing w:after="0" w:line="240" w:lineRule="auto"/>
        <w:rPr>
          <w:rFonts w:ascii="Times New Roman" w:hAnsi="Times New Roman"/>
        </w:rPr>
      </w:pPr>
    </w:p>
    <w:sectPr w:rsidR="002E1EE7" w:rsidRPr="006553F2" w:rsidSect="00DC6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607A0"/>
    <w:multiLevelType w:val="hybridMultilevel"/>
    <w:tmpl w:val="A1CC9D84"/>
    <w:lvl w:ilvl="0" w:tplc="F1E8ECDE">
      <w:start w:val="1"/>
      <w:numFmt w:val="decimal"/>
      <w:lvlText w:val="%1."/>
      <w:lvlJc w:val="left"/>
      <w:pPr>
        <w:ind w:left="1377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A943351"/>
    <w:multiLevelType w:val="hybridMultilevel"/>
    <w:tmpl w:val="B67643DA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3F2"/>
    <w:rsid w:val="00061A06"/>
    <w:rsid w:val="00185DD7"/>
    <w:rsid w:val="001C0758"/>
    <w:rsid w:val="00220AE1"/>
    <w:rsid w:val="002439D3"/>
    <w:rsid w:val="002443EE"/>
    <w:rsid w:val="0025419E"/>
    <w:rsid w:val="002D19D6"/>
    <w:rsid w:val="002E1EE7"/>
    <w:rsid w:val="002F3D6C"/>
    <w:rsid w:val="00317772"/>
    <w:rsid w:val="00342B1B"/>
    <w:rsid w:val="004448D9"/>
    <w:rsid w:val="00454B1D"/>
    <w:rsid w:val="00456B65"/>
    <w:rsid w:val="006312AD"/>
    <w:rsid w:val="006553F2"/>
    <w:rsid w:val="0065667F"/>
    <w:rsid w:val="006975AD"/>
    <w:rsid w:val="007674AB"/>
    <w:rsid w:val="00775F7F"/>
    <w:rsid w:val="00836C43"/>
    <w:rsid w:val="00861E3B"/>
    <w:rsid w:val="008A24F1"/>
    <w:rsid w:val="0099442D"/>
    <w:rsid w:val="009C08CF"/>
    <w:rsid w:val="00A63D95"/>
    <w:rsid w:val="00B7114B"/>
    <w:rsid w:val="00C30905"/>
    <w:rsid w:val="00C343B9"/>
    <w:rsid w:val="00C51A9E"/>
    <w:rsid w:val="00C67F3C"/>
    <w:rsid w:val="00CB1702"/>
    <w:rsid w:val="00D368A8"/>
    <w:rsid w:val="00DC628F"/>
    <w:rsid w:val="00E316D0"/>
    <w:rsid w:val="00E4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28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53F2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2</Pages>
  <Words>607</Words>
  <Characters>3462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12</cp:revision>
  <cp:lastPrinted>2015-06-16T06:48:00Z</cp:lastPrinted>
  <dcterms:created xsi:type="dcterms:W3CDTF">2015-04-23T02:41:00Z</dcterms:created>
  <dcterms:modified xsi:type="dcterms:W3CDTF">2015-06-17T02:15:00Z</dcterms:modified>
</cp:coreProperties>
</file>