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7E" w:rsidRPr="00D01191" w:rsidRDefault="00E10A7E" w:rsidP="0059349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0.95pt;margin-top:-5.15pt;width:89.25pt;height:111.75pt;z-index:251658240">
            <v:imagedata r:id="rId4" o:title=""/>
            <w10:wrap type="topAndBottom"/>
          </v:shape>
        </w:pict>
      </w:r>
      <w:r w:rsidRPr="00D01191">
        <w:rPr>
          <w:rFonts w:ascii="Times New Roman" w:hAnsi="Times New Roman" w:cs="Times New Roman"/>
          <w:b/>
          <w:bCs/>
          <w:sz w:val="26"/>
          <w:szCs w:val="26"/>
        </w:rPr>
        <w:t>БОРОДИНСКИЙ ГОРОДСКОЙ СОВЕТ ДЕПУТАТОВ</w:t>
      </w:r>
    </w:p>
    <w:p w:rsidR="00E10A7E" w:rsidRPr="00D01191" w:rsidRDefault="00E10A7E" w:rsidP="00D55A1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10A7E" w:rsidRPr="00D01191" w:rsidRDefault="00E10A7E" w:rsidP="006F39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01191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E10A7E" w:rsidRPr="00D01191" w:rsidRDefault="00E10A7E" w:rsidP="0061095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13.03.2015 г.                                           г. Бородино                                         № 44-393р</w:t>
      </w:r>
    </w:p>
    <w:p w:rsidR="00E10A7E" w:rsidRDefault="00E10A7E" w:rsidP="00D55A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Pr="00D01191" w:rsidRDefault="00E10A7E" w:rsidP="009B73C1">
      <w:pPr>
        <w:widowControl w:val="0"/>
        <w:autoSpaceDE w:val="0"/>
        <w:autoSpaceDN w:val="0"/>
        <w:adjustRightInd w:val="0"/>
        <w:ind w:right="4654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решение Бородинского городского Совета депутатов от 14.02.2008 № 20-383р «Об утверждении </w:t>
      </w:r>
      <w:r w:rsidRPr="00D01191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D01191">
        <w:rPr>
          <w:rFonts w:ascii="Times New Roman" w:hAnsi="Times New Roman" w:cs="Times New Roman"/>
          <w:sz w:val="26"/>
          <w:szCs w:val="26"/>
        </w:rPr>
        <w:t xml:space="preserve"> об оплате труда муниципальных </w:t>
      </w:r>
      <w:r>
        <w:rPr>
          <w:rFonts w:ascii="Times New Roman" w:hAnsi="Times New Roman" w:cs="Times New Roman"/>
          <w:sz w:val="26"/>
          <w:szCs w:val="26"/>
        </w:rPr>
        <w:t xml:space="preserve"> служащих  г. Бородино»</w:t>
      </w:r>
    </w:p>
    <w:p w:rsidR="00E10A7E" w:rsidRPr="00D01191" w:rsidRDefault="00E10A7E" w:rsidP="00D55A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Pr="00D01191" w:rsidRDefault="00E10A7E" w:rsidP="009B73C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Pr="009B73C1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  <w:r>
          <w:rPr>
            <w:rFonts w:ascii="Times New Roman" w:hAnsi="Times New Roman" w:cs="Times New Roman"/>
            <w:color w:val="000000"/>
            <w:sz w:val="26"/>
            <w:szCs w:val="26"/>
          </w:rPr>
          <w:t>ами</w:t>
        </w:r>
        <w:r w:rsidRPr="009B73C1">
          <w:rPr>
            <w:rFonts w:ascii="Times New Roman" w:hAnsi="Times New Roman" w:cs="Times New Roman"/>
            <w:color w:val="000000"/>
            <w:sz w:val="26"/>
            <w:szCs w:val="26"/>
          </w:rPr>
          <w:t xml:space="preserve">  Кр</w:t>
        </w:r>
        <w:r>
          <w:rPr>
            <w:rFonts w:ascii="Times New Roman" w:hAnsi="Times New Roman" w:cs="Times New Roman"/>
            <w:color w:val="000000"/>
            <w:sz w:val="26"/>
            <w:szCs w:val="26"/>
          </w:rPr>
          <w:t>асноярского края от 16.12.2014 №</w:t>
        </w:r>
        <w:r w:rsidRPr="009B73C1">
          <w:rPr>
            <w:rFonts w:ascii="Times New Roman" w:hAnsi="Times New Roman" w:cs="Times New Roman"/>
            <w:color w:val="000000"/>
            <w:sz w:val="26"/>
            <w:szCs w:val="26"/>
          </w:rPr>
          <w:t xml:space="preserve"> 7-2938 "О признании утратившим силу Закона края "О предельных нормативах размеров оплаты труда муниципальных служащих"</w:t>
        </w:r>
      </w:hyperlink>
      <w:r>
        <w:rPr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от 24.04.2008 №</w:t>
      </w:r>
      <w:r w:rsidRPr="00D01191">
        <w:rPr>
          <w:rFonts w:ascii="Times New Roman" w:hAnsi="Times New Roman" w:cs="Times New Roman"/>
          <w:sz w:val="26"/>
          <w:szCs w:val="26"/>
        </w:rPr>
        <w:t xml:space="preserve"> 5-1565 "Об особенностях правового регулирования муниципальной службы в Красноярском крае", </w:t>
      </w:r>
      <w:r>
        <w:rPr>
          <w:rFonts w:ascii="Times New Roman" w:hAnsi="Times New Roman" w:cs="Times New Roman"/>
          <w:sz w:val="26"/>
          <w:szCs w:val="26"/>
        </w:rPr>
        <w:t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Pr="00E32BC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D011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</w:t>
      </w:r>
      <w:r w:rsidRPr="00D01191">
        <w:rPr>
          <w:rFonts w:ascii="Times New Roman" w:hAnsi="Times New Roman" w:cs="Times New Roman"/>
          <w:sz w:val="26"/>
          <w:szCs w:val="26"/>
        </w:rPr>
        <w:t xml:space="preserve"> 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города Бородино, Бородинский городской Совет депутатов</w:t>
      </w:r>
    </w:p>
    <w:p w:rsidR="00E10A7E" w:rsidRPr="00D01191" w:rsidRDefault="00E10A7E" w:rsidP="00D3515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РЕШИЛ:</w:t>
      </w:r>
    </w:p>
    <w:p w:rsidR="00E10A7E" w:rsidRDefault="00E10A7E" w:rsidP="00D3515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FA14F4">
        <w:rPr>
          <w:rFonts w:ascii="Times New Roman" w:hAnsi="Times New Roman" w:cs="Times New Roman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sz w:val="26"/>
          <w:szCs w:val="26"/>
        </w:rPr>
        <w:t xml:space="preserve">в решение </w:t>
      </w:r>
      <w:r w:rsidRPr="00FA14F4">
        <w:rPr>
          <w:rFonts w:ascii="Times New Roman" w:hAnsi="Times New Roman" w:cs="Times New Roman"/>
          <w:sz w:val="26"/>
          <w:szCs w:val="26"/>
        </w:rPr>
        <w:t>Бородинского городского Совета депутатов от 14.02.2008 №20-383р, с изменениями, внесенными решениями от 29.02.2008 №20-391р, от 29.02.2008 № 20-392р, от 23.03.2008 №20-400р, от 05.06.2008  № 21-425р,  от 23.12.2008 №23-471р, от 19.11.2009 № 28-579р, от 22.12.2009 №28-591р, от 27.05.2010 №2-17р, от 09.07.2010 № 3-35р, от 08.10.2010 № 4-51р, от 22.06.2011 № 10-110р, от 09.09.2011 №11-128р, от 29.06.2012 №19-183р</w:t>
      </w:r>
      <w:r>
        <w:rPr>
          <w:rFonts w:ascii="Times New Roman" w:hAnsi="Times New Roman" w:cs="Times New Roman"/>
          <w:sz w:val="26"/>
          <w:szCs w:val="26"/>
        </w:rPr>
        <w:t>, от 29.10.2012 № 22-207р, от 21.12.2012 №25-224р, от 22.05.2013 № 27-271р, от 11.10.2013 № 29-293р, следующие изменения:</w:t>
      </w:r>
    </w:p>
    <w:p w:rsidR="00E10A7E" w:rsidRDefault="00E10A7E" w:rsidP="00AC0D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преамбулу изложить в новой редакции :</w:t>
      </w:r>
    </w:p>
    <w:p w:rsidR="00E10A7E" w:rsidRDefault="00E10A7E" w:rsidP="00FD714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01191">
        <w:rPr>
          <w:rFonts w:ascii="Times New Roman" w:hAnsi="Times New Roman" w:cs="Times New Roman"/>
          <w:sz w:val="26"/>
          <w:szCs w:val="26"/>
        </w:rPr>
        <w:t>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Федеральными законами от 06.10.2003 № 131-ФЗ «Об общих принципах организации местного самоуправления в Российской Федерации», от 02.03.2007 № 25-ФЗ «О муниципальной службе в Российской Федерации»,</w:t>
      </w:r>
      <w:r w:rsidRPr="00D01191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9B73C1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  <w:r>
          <w:rPr>
            <w:rFonts w:ascii="Times New Roman" w:hAnsi="Times New Roman" w:cs="Times New Roman"/>
            <w:color w:val="000000"/>
            <w:sz w:val="26"/>
            <w:szCs w:val="26"/>
          </w:rPr>
          <w:t>ом</w:t>
        </w:r>
        <w:r w:rsidRPr="009B73C1">
          <w:rPr>
            <w:rFonts w:ascii="Times New Roman" w:hAnsi="Times New Roman" w:cs="Times New Roman"/>
            <w:color w:val="000000"/>
            <w:sz w:val="26"/>
            <w:szCs w:val="26"/>
          </w:rPr>
          <w:t xml:space="preserve"> Красноярского края </w:t>
        </w:r>
      </w:hyperlink>
      <w:r>
        <w:rPr>
          <w:rFonts w:ascii="Times New Roman" w:hAnsi="Times New Roman" w:cs="Times New Roman"/>
          <w:sz w:val="26"/>
          <w:szCs w:val="26"/>
        </w:rPr>
        <w:t>от 24.04.2008 №</w:t>
      </w:r>
      <w:r w:rsidRPr="00D01191">
        <w:rPr>
          <w:rFonts w:ascii="Times New Roman" w:hAnsi="Times New Roman" w:cs="Times New Roman"/>
          <w:sz w:val="26"/>
          <w:szCs w:val="26"/>
        </w:rPr>
        <w:t xml:space="preserve"> 5-1565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01191">
        <w:rPr>
          <w:rFonts w:ascii="Times New Roman" w:hAnsi="Times New Roman" w:cs="Times New Roman"/>
          <w:sz w:val="26"/>
          <w:szCs w:val="26"/>
        </w:rPr>
        <w:t>Об особенностях правового регулирования муниципал</w:t>
      </w:r>
      <w:r>
        <w:rPr>
          <w:rFonts w:ascii="Times New Roman" w:hAnsi="Times New Roman" w:cs="Times New Roman"/>
          <w:sz w:val="26"/>
          <w:szCs w:val="26"/>
        </w:rPr>
        <w:t>ьной службы в Красноярском крае»</w:t>
      </w:r>
      <w:r w:rsidRPr="00D0119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Pr="00E32BC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D0119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руководствуясь</w:t>
      </w:r>
      <w:r w:rsidRPr="00D01191">
        <w:rPr>
          <w:rFonts w:ascii="Times New Roman" w:hAnsi="Times New Roman" w:cs="Times New Roman"/>
          <w:sz w:val="26"/>
          <w:szCs w:val="26"/>
        </w:rPr>
        <w:t xml:space="preserve"> 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города Бородино, Бородинский городской Совет депутатов</w:t>
      </w:r>
      <w:r>
        <w:rPr>
          <w:rFonts w:ascii="Times New Roman" w:hAnsi="Times New Roman" w:cs="Times New Roman"/>
          <w:sz w:val="26"/>
          <w:szCs w:val="26"/>
        </w:rPr>
        <w:t xml:space="preserve"> РЕШИЛ:».</w:t>
      </w:r>
    </w:p>
    <w:p w:rsidR="00E10A7E" w:rsidRPr="00D01191" w:rsidRDefault="00E10A7E" w:rsidP="00AC0DF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>2. Контроль за выполнением решения возложить на планово - бюджетную комиссию (С.В. Комогорцев).</w:t>
      </w:r>
    </w:p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01191">
        <w:rPr>
          <w:rFonts w:ascii="Times New Roman" w:hAnsi="Times New Roman" w:cs="Times New Roman"/>
          <w:sz w:val="26"/>
          <w:szCs w:val="26"/>
        </w:rPr>
        <w:t xml:space="preserve">         3.  Решение вступает в силу </w:t>
      </w:r>
      <w:r>
        <w:rPr>
          <w:rFonts w:ascii="Times New Roman" w:hAnsi="Times New Roman" w:cs="Times New Roman"/>
          <w:sz w:val="26"/>
          <w:szCs w:val="26"/>
        </w:rPr>
        <w:t>в день, следующий за днем</w:t>
      </w:r>
      <w:r w:rsidRPr="00D01191">
        <w:rPr>
          <w:rFonts w:ascii="Times New Roman" w:hAnsi="Times New Roman" w:cs="Times New Roman"/>
          <w:sz w:val="26"/>
          <w:szCs w:val="26"/>
        </w:rPr>
        <w:t xml:space="preserve"> опубликования в газете «Бородинский вестник»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106" w:type="dxa"/>
        <w:tblLook w:val="01E0"/>
      </w:tblPr>
      <w:tblGrid>
        <w:gridCol w:w="4955"/>
        <w:gridCol w:w="4955"/>
      </w:tblGrid>
      <w:tr w:rsidR="00E10A7E">
        <w:tc>
          <w:tcPr>
            <w:tcW w:w="4955" w:type="dxa"/>
          </w:tcPr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01D0">
              <w:rPr>
                <w:rFonts w:ascii="Times New Roman" w:hAnsi="Times New Roman" w:cs="Times New Roman"/>
                <w:sz w:val="26"/>
                <w:szCs w:val="26"/>
              </w:rPr>
              <w:t>Председатель Бородинского</w:t>
            </w: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01D0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Совета депутатов   </w:t>
            </w: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01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__________________ В.Н. Климов</w:t>
            </w:r>
          </w:p>
          <w:p w:rsidR="00E10A7E" w:rsidRPr="004801D0" w:rsidRDefault="00E10A7E" w:rsidP="004801D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0A7E" w:rsidRPr="004801D0" w:rsidRDefault="00E10A7E" w:rsidP="004801D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0A7E" w:rsidRPr="004801D0" w:rsidRDefault="00E10A7E" w:rsidP="004801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55" w:type="dxa"/>
          </w:tcPr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01D0">
              <w:rPr>
                <w:rFonts w:ascii="Times New Roman" w:hAnsi="Times New Roman" w:cs="Times New Roman"/>
                <w:sz w:val="26"/>
                <w:szCs w:val="26"/>
              </w:rPr>
              <w:t xml:space="preserve">Глава города Бородино    </w:t>
            </w: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0A7E" w:rsidRPr="004801D0" w:rsidRDefault="00E10A7E" w:rsidP="002810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801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______________    А.Н. Борчуков</w:t>
            </w:r>
          </w:p>
          <w:p w:rsidR="00E10A7E" w:rsidRPr="004801D0" w:rsidRDefault="00E10A7E" w:rsidP="004801D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Pr="00D01191" w:rsidRDefault="00E10A7E" w:rsidP="007179E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10A7E" w:rsidRPr="00D01191" w:rsidRDefault="00E10A7E" w:rsidP="00AC0DF8">
      <w:pPr>
        <w:rPr>
          <w:rFonts w:ascii="Times New Roman" w:hAnsi="Times New Roman" w:cs="Times New Roman"/>
          <w:sz w:val="26"/>
          <w:szCs w:val="26"/>
        </w:rPr>
      </w:pPr>
    </w:p>
    <w:p w:rsidR="00E10A7E" w:rsidRDefault="00E10A7E">
      <w:pPr>
        <w:rPr>
          <w:rFonts w:ascii="Times New Roman" w:hAnsi="Times New Roman" w:cs="Times New Roman"/>
          <w:sz w:val="26"/>
          <w:szCs w:val="26"/>
        </w:rPr>
      </w:pPr>
    </w:p>
    <w:sectPr w:rsidR="00E10A7E" w:rsidSect="003362E4">
      <w:pgSz w:w="11906" w:h="16838"/>
      <w:pgMar w:top="1021" w:right="79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086"/>
    <w:rsid w:val="000360D2"/>
    <w:rsid w:val="0003663D"/>
    <w:rsid w:val="00062B9B"/>
    <w:rsid w:val="000D33BB"/>
    <w:rsid w:val="000D3FAC"/>
    <w:rsid w:val="000D7933"/>
    <w:rsid w:val="001058FA"/>
    <w:rsid w:val="00122079"/>
    <w:rsid w:val="00161C86"/>
    <w:rsid w:val="0018325A"/>
    <w:rsid w:val="001C6596"/>
    <w:rsid w:val="0022270A"/>
    <w:rsid w:val="002307B4"/>
    <w:rsid w:val="00234B5E"/>
    <w:rsid w:val="0024035F"/>
    <w:rsid w:val="0024207A"/>
    <w:rsid w:val="0025005A"/>
    <w:rsid w:val="00281017"/>
    <w:rsid w:val="002814B3"/>
    <w:rsid w:val="00291EBD"/>
    <w:rsid w:val="002A1A5A"/>
    <w:rsid w:val="002B2AF3"/>
    <w:rsid w:val="002D678A"/>
    <w:rsid w:val="002E35F4"/>
    <w:rsid w:val="002E570B"/>
    <w:rsid w:val="002F56F8"/>
    <w:rsid w:val="00300651"/>
    <w:rsid w:val="00315363"/>
    <w:rsid w:val="003362E4"/>
    <w:rsid w:val="00383622"/>
    <w:rsid w:val="003A128C"/>
    <w:rsid w:val="003B6276"/>
    <w:rsid w:val="00404763"/>
    <w:rsid w:val="004429A3"/>
    <w:rsid w:val="004801D0"/>
    <w:rsid w:val="00482837"/>
    <w:rsid w:val="004A74FA"/>
    <w:rsid w:val="004E2DEE"/>
    <w:rsid w:val="004F3187"/>
    <w:rsid w:val="005100E5"/>
    <w:rsid w:val="00525020"/>
    <w:rsid w:val="00534CDF"/>
    <w:rsid w:val="0055439D"/>
    <w:rsid w:val="0057233F"/>
    <w:rsid w:val="005733F2"/>
    <w:rsid w:val="00593494"/>
    <w:rsid w:val="005C3844"/>
    <w:rsid w:val="005D7696"/>
    <w:rsid w:val="00610958"/>
    <w:rsid w:val="0062110D"/>
    <w:rsid w:val="006519A1"/>
    <w:rsid w:val="00667863"/>
    <w:rsid w:val="006739A2"/>
    <w:rsid w:val="006819B6"/>
    <w:rsid w:val="006F26E7"/>
    <w:rsid w:val="006F3960"/>
    <w:rsid w:val="007179ED"/>
    <w:rsid w:val="0072515E"/>
    <w:rsid w:val="00764E06"/>
    <w:rsid w:val="0077208F"/>
    <w:rsid w:val="007B5723"/>
    <w:rsid w:val="007C0EEB"/>
    <w:rsid w:val="007C5EAA"/>
    <w:rsid w:val="007E3455"/>
    <w:rsid w:val="008116B9"/>
    <w:rsid w:val="00813A33"/>
    <w:rsid w:val="00841C5E"/>
    <w:rsid w:val="00853820"/>
    <w:rsid w:val="00860DA5"/>
    <w:rsid w:val="008A37FA"/>
    <w:rsid w:val="008B567E"/>
    <w:rsid w:val="008D24D6"/>
    <w:rsid w:val="008E0B20"/>
    <w:rsid w:val="008E5CA2"/>
    <w:rsid w:val="009044CD"/>
    <w:rsid w:val="0090452A"/>
    <w:rsid w:val="00922C83"/>
    <w:rsid w:val="0093182C"/>
    <w:rsid w:val="00937476"/>
    <w:rsid w:val="00943CBE"/>
    <w:rsid w:val="009566EF"/>
    <w:rsid w:val="00965493"/>
    <w:rsid w:val="00973984"/>
    <w:rsid w:val="009B674D"/>
    <w:rsid w:val="009B73C1"/>
    <w:rsid w:val="009C0708"/>
    <w:rsid w:val="00A034A1"/>
    <w:rsid w:val="00A0674F"/>
    <w:rsid w:val="00A76462"/>
    <w:rsid w:val="00A77868"/>
    <w:rsid w:val="00A87013"/>
    <w:rsid w:val="00AC0DF8"/>
    <w:rsid w:val="00AF3232"/>
    <w:rsid w:val="00B17700"/>
    <w:rsid w:val="00B2527E"/>
    <w:rsid w:val="00B375BB"/>
    <w:rsid w:val="00B55713"/>
    <w:rsid w:val="00B5732B"/>
    <w:rsid w:val="00B7666C"/>
    <w:rsid w:val="00B806D6"/>
    <w:rsid w:val="00BC5FEE"/>
    <w:rsid w:val="00BD6567"/>
    <w:rsid w:val="00BF2C8A"/>
    <w:rsid w:val="00C02C30"/>
    <w:rsid w:val="00C7096E"/>
    <w:rsid w:val="00C84A15"/>
    <w:rsid w:val="00CC67BA"/>
    <w:rsid w:val="00CD237D"/>
    <w:rsid w:val="00D01191"/>
    <w:rsid w:val="00D02791"/>
    <w:rsid w:val="00D35153"/>
    <w:rsid w:val="00D4633D"/>
    <w:rsid w:val="00D55A19"/>
    <w:rsid w:val="00D62959"/>
    <w:rsid w:val="00D661E6"/>
    <w:rsid w:val="00D67109"/>
    <w:rsid w:val="00D841F2"/>
    <w:rsid w:val="00E10A7E"/>
    <w:rsid w:val="00E2372B"/>
    <w:rsid w:val="00E32BCD"/>
    <w:rsid w:val="00E47B27"/>
    <w:rsid w:val="00E67570"/>
    <w:rsid w:val="00E81F12"/>
    <w:rsid w:val="00E83852"/>
    <w:rsid w:val="00E97FCF"/>
    <w:rsid w:val="00ED4789"/>
    <w:rsid w:val="00EE21C4"/>
    <w:rsid w:val="00EF3D87"/>
    <w:rsid w:val="00F04899"/>
    <w:rsid w:val="00F11E32"/>
    <w:rsid w:val="00F45BFC"/>
    <w:rsid w:val="00F652C2"/>
    <w:rsid w:val="00F6543F"/>
    <w:rsid w:val="00F852A0"/>
    <w:rsid w:val="00F96AC0"/>
    <w:rsid w:val="00FA14F4"/>
    <w:rsid w:val="00FA66F3"/>
    <w:rsid w:val="00FB5086"/>
    <w:rsid w:val="00FD714C"/>
    <w:rsid w:val="00FD7580"/>
    <w:rsid w:val="00FE19AC"/>
    <w:rsid w:val="00FE3E67"/>
    <w:rsid w:val="00FF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33F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FB508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table" w:styleId="TableGrid">
    <w:name w:val="Table Grid"/>
    <w:basedOn w:val="TableNormal"/>
    <w:uiPriority w:val="99"/>
    <w:rsid w:val="00281017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EC3074A8CA073B886EB607DE353DE077160B97160C75BFD1127D6BE9F1D2248D84536C867389A4E2B441EEuCU6G" TargetMode="External"/><Relationship Id="rId5" Type="http://schemas.openxmlformats.org/officeDocument/2006/relationships/hyperlink" Target="consultantplus://offline/ref=F1EC3074A8CA073B886EB607DE353DE077160B97160C75BFD1127D6BE9F1D2248D84536C867389A4E2B441EEuCU6G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774</TotalTime>
  <Pages>2</Pages>
  <Words>475</Words>
  <Characters>2714</Characters>
  <Application>Microsoft Office Outlook</Application>
  <DocSecurity>0</DocSecurity>
  <Lines>0</Lines>
  <Paragraphs>0</Paragraphs>
  <ScaleCrop>false</ScaleCrop>
  <Company>Финансовое управление адм. г.Бородино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Нерода</dc:creator>
  <cp:keywords/>
  <dc:description/>
  <cp:lastModifiedBy>Пользователь</cp:lastModifiedBy>
  <cp:revision>36</cp:revision>
  <cp:lastPrinted>2015-03-04T01:49:00Z</cp:lastPrinted>
  <dcterms:created xsi:type="dcterms:W3CDTF">2012-10-15T08:30:00Z</dcterms:created>
  <dcterms:modified xsi:type="dcterms:W3CDTF">2015-03-13T04:53:00Z</dcterms:modified>
</cp:coreProperties>
</file>