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A8E" w:rsidRDefault="00AB6A8E" w:rsidP="007E6FD4">
      <w:pPr>
        <w:ind w:right="-5" w:firstLine="720"/>
        <w:jc w:val="both"/>
        <w:rPr>
          <w:b/>
        </w:rPr>
      </w:pPr>
    </w:p>
    <w:p w:rsidR="00AB6A8E" w:rsidRDefault="00AB6A8E" w:rsidP="007E6FD4">
      <w:pPr>
        <w:jc w:val="center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89.25pt;height:111.75pt;z-index:251658240">
            <v:imagedata r:id="rId4" o:title=""/>
            <w10:wrap type="topAndBottom"/>
          </v:shape>
          <o:OLEObject Type="Embed" ProgID="Imaging.Document" ShapeID="_x0000_s1026" DrawAspect="Content" ObjectID="_1465621740" r:id="rId5"/>
        </w:pict>
      </w:r>
      <w:r>
        <w:rPr>
          <w:b/>
        </w:rPr>
        <w:t>БОРОДИНСКИЙ ГОРОДСКОЙ СОВЕТ ДЕПУТАТОВ</w:t>
      </w:r>
    </w:p>
    <w:p w:rsidR="00AB6A8E" w:rsidRDefault="00AB6A8E" w:rsidP="007E6FD4">
      <w:pPr>
        <w:rPr>
          <w:b/>
        </w:rPr>
      </w:pPr>
      <w:r>
        <w:rPr>
          <w:b/>
        </w:rPr>
        <w:t xml:space="preserve">                              </w:t>
      </w:r>
    </w:p>
    <w:p w:rsidR="00AB6A8E" w:rsidRDefault="00AB6A8E" w:rsidP="007E6FD4">
      <w:pPr>
        <w:jc w:val="center"/>
        <w:rPr>
          <w:b/>
        </w:rPr>
      </w:pPr>
      <w:r>
        <w:rPr>
          <w:b/>
        </w:rPr>
        <w:t xml:space="preserve">Р Е Ш Е Н И Е </w:t>
      </w:r>
    </w:p>
    <w:p w:rsidR="00AB6A8E" w:rsidRDefault="00AB6A8E" w:rsidP="007E6FD4">
      <w:pPr>
        <w:jc w:val="center"/>
      </w:pPr>
      <w:r>
        <w:t>г. Бородино</w:t>
      </w:r>
    </w:p>
    <w:p w:rsidR="00AB6A8E" w:rsidRDefault="00AB6A8E" w:rsidP="007E6FD4">
      <w:pPr>
        <w:autoSpaceDE w:val="0"/>
        <w:autoSpaceDN w:val="0"/>
        <w:adjustRightInd w:val="0"/>
        <w:spacing w:line="480" w:lineRule="auto"/>
        <w:jc w:val="both"/>
        <w:outlineLvl w:val="0"/>
      </w:pPr>
    </w:p>
    <w:p w:rsidR="00AB6A8E" w:rsidRDefault="00AB6A8E" w:rsidP="007E6FD4">
      <w:pPr>
        <w:autoSpaceDE w:val="0"/>
        <w:autoSpaceDN w:val="0"/>
        <w:adjustRightInd w:val="0"/>
        <w:jc w:val="both"/>
        <w:outlineLvl w:val="0"/>
      </w:pPr>
      <w:r>
        <w:t>27.06.2014 г.                                                                                                                 №36</w:t>
      </w:r>
      <w:bookmarkStart w:id="0" w:name="_GoBack"/>
      <w:bookmarkEnd w:id="0"/>
      <w:r>
        <w:t>-348р</w:t>
      </w:r>
    </w:p>
    <w:p w:rsidR="00AB6A8E" w:rsidRDefault="00AB6A8E" w:rsidP="007E6FD4">
      <w:pPr>
        <w:autoSpaceDE w:val="0"/>
        <w:autoSpaceDN w:val="0"/>
        <w:adjustRightInd w:val="0"/>
        <w:jc w:val="both"/>
        <w:outlineLvl w:val="0"/>
      </w:pPr>
    </w:p>
    <w:p w:rsidR="00AB6A8E" w:rsidRDefault="00AB6A8E" w:rsidP="007E6FD4">
      <w:pPr>
        <w:autoSpaceDE w:val="0"/>
        <w:autoSpaceDN w:val="0"/>
        <w:adjustRightInd w:val="0"/>
        <w:jc w:val="both"/>
        <w:outlineLvl w:val="0"/>
      </w:pPr>
      <w:r>
        <w:t>О внесении изменений в Положение</w:t>
      </w:r>
    </w:p>
    <w:p w:rsidR="00AB6A8E" w:rsidRDefault="00AB6A8E" w:rsidP="007E6FD4">
      <w:pPr>
        <w:autoSpaceDE w:val="0"/>
        <w:autoSpaceDN w:val="0"/>
        <w:adjustRightInd w:val="0"/>
        <w:jc w:val="both"/>
        <w:outlineLvl w:val="0"/>
      </w:pPr>
      <w:r>
        <w:t>о Дне города Бородино</w:t>
      </w:r>
    </w:p>
    <w:p w:rsidR="00AB6A8E" w:rsidRDefault="00AB6A8E" w:rsidP="007E6FD4">
      <w:pPr>
        <w:autoSpaceDE w:val="0"/>
        <w:autoSpaceDN w:val="0"/>
        <w:adjustRightInd w:val="0"/>
        <w:jc w:val="both"/>
        <w:outlineLvl w:val="0"/>
      </w:pPr>
    </w:p>
    <w:p w:rsidR="00AB6A8E" w:rsidRDefault="00AB6A8E" w:rsidP="007E6FD4">
      <w:pPr>
        <w:autoSpaceDE w:val="0"/>
        <w:autoSpaceDN w:val="0"/>
        <w:adjustRightInd w:val="0"/>
        <w:ind w:firstLine="709"/>
        <w:jc w:val="both"/>
        <w:outlineLvl w:val="0"/>
      </w:pPr>
      <w:r>
        <w:t>В соответствии со статьей 18 Устава города, Бородинский городской Совет депутатов</w:t>
      </w:r>
    </w:p>
    <w:p w:rsidR="00AB6A8E" w:rsidRDefault="00AB6A8E" w:rsidP="007E6FD4">
      <w:pPr>
        <w:autoSpaceDE w:val="0"/>
        <w:autoSpaceDN w:val="0"/>
        <w:adjustRightInd w:val="0"/>
        <w:jc w:val="both"/>
        <w:outlineLvl w:val="0"/>
      </w:pPr>
      <w:r>
        <w:t>РЕШИЛ:</w:t>
      </w:r>
    </w:p>
    <w:p w:rsidR="00AB6A8E" w:rsidRDefault="00AB6A8E" w:rsidP="007E6FD4">
      <w:pPr>
        <w:autoSpaceDE w:val="0"/>
        <w:autoSpaceDN w:val="0"/>
        <w:adjustRightInd w:val="0"/>
        <w:jc w:val="both"/>
        <w:outlineLvl w:val="0"/>
      </w:pPr>
    </w:p>
    <w:p w:rsidR="00AB6A8E" w:rsidRDefault="00AB6A8E" w:rsidP="007E6FD4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1. Внести изменения в Положение о Дне города Бородино, утвержденное решением от 24.08.2007 № 17-333р, заменив в п.3.1. раздела 3 слова «в последнее воскресенье августа» на слова «в последнюю субботу июля». </w:t>
      </w:r>
    </w:p>
    <w:p w:rsidR="00AB6A8E" w:rsidRDefault="00AB6A8E" w:rsidP="007E6FD4">
      <w:pPr>
        <w:autoSpaceDE w:val="0"/>
        <w:autoSpaceDN w:val="0"/>
        <w:adjustRightInd w:val="0"/>
        <w:ind w:firstLine="720"/>
        <w:jc w:val="both"/>
      </w:pPr>
      <w:r>
        <w:t>2. Решение вступает в силу со дня его принятия и подлежит опубликованию в газете «Бородинский вестник».</w:t>
      </w:r>
    </w:p>
    <w:p w:rsidR="00AB6A8E" w:rsidRDefault="00AB6A8E" w:rsidP="007E6FD4">
      <w:pPr>
        <w:ind w:firstLine="720"/>
        <w:jc w:val="both"/>
      </w:pPr>
      <w:r>
        <w:t>3. Контроль за исполнением решения возложить на постоянную комиссию Бородинского городского Совета депутатов по социальной политике (Н.К.Тихонова).</w:t>
      </w:r>
    </w:p>
    <w:p w:rsidR="00AB6A8E" w:rsidRDefault="00AB6A8E" w:rsidP="007E6FD4">
      <w:pPr>
        <w:autoSpaceDE w:val="0"/>
        <w:autoSpaceDN w:val="0"/>
        <w:adjustRightInd w:val="0"/>
        <w:ind w:firstLine="709"/>
        <w:jc w:val="both"/>
        <w:outlineLvl w:val="0"/>
      </w:pPr>
    </w:p>
    <w:p w:rsidR="00AB6A8E" w:rsidRDefault="00AB6A8E" w:rsidP="007E6FD4">
      <w:pPr>
        <w:autoSpaceDE w:val="0"/>
        <w:autoSpaceDN w:val="0"/>
        <w:adjustRightInd w:val="0"/>
        <w:ind w:firstLine="709"/>
        <w:jc w:val="both"/>
        <w:outlineLvl w:val="0"/>
      </w:pPr>
    </w:p>
    <w:p w:rsidR="00AB6A8E" w:rsidRDefault="00AB6A8E" w:rsidP="007E6FD4">
      <w:pPr>
        <w:autoSpaceDE w:val="0"/>
        <w:autoSpaceDN w:val="0"/>
        <w:adjustRightInd w:val="0"/>
        <w:ind w:firstLine="709"/>
        <w:jc w:val="both"/>
        <w:outlineLvl w:val="0"/>
      </w:pPr>
    </w:p>
    <w:p w:rsidR="00AB6A8E" w:rsidRDefault="00AB6A8E" w:rsidP="007E6FD4">
      <w:pPr>
        <w:autoSpaceDE w:val="0"/>
        <w:autoSpaceDN w:val="0"/>
        <w:adjustRightInd w:val="0"/>
        <w:ind w:firstLine="709"/>
        <w:jc w:val="both"/>
        <w:outlineLvl w:val="0"/>
      </w:pPr>
    </w:p>
    <w:p w:rsidR="00AB6A8E" w:rsidRDefault="00AB6A8E" w:rsidP="007E6FD4">
      <w:pPr>
        <w:jc w:val="both"/>
      </w:pPr>
      <w:r>
        <w:t xml:space="preserve">Глава города Бородино                                                                                         А. Н. Борчуков </w:t>
      </w:r>
    </w:p>
    <w:p w:rsidR="00AB6A8E" w:rsidRDefault="00AB6A8E" w:rsidP="007E6FD4">
      <w:pPr>
        <w:autoSpaceDE w:val="0"/>
        <w:autoSpaceDN w:val="0"/>
        <w:adjustRightInd w:val="0"/>
        <w:jc w:val="both"/>
        <w:outlineLvl w:val="0"/>
      </w:pPr>
    </w:p>
    <w:p w:rsidR="00AB6A8E" w:rsidRDefault="00AB6A8E" w:rsidP="007E6FD4">
      <w:pPr>
        <w:autoSpaceDE w:val="0"/>
        <w:autoSpaceDN w:val="0"/>
        <w:adjustRightInd w:val="0"/>
        <w:jc w:val="both"/>
        <w:outlineLvl w:val="0"/>
      </w:pPr>
    </w:p>
    <w:p w:rsidR="00AB6A8E" w:rsidRDefault="00AB6A8E" w:rsidP="007E6FD4">
      <w:pPr>
        <w:autoSpaceDE w:val="0"/>
        <w:autoSpaceDN w:val="0"/>
        <w:adjustRightInd w:val="0"/>
        <w:jc w:val="both"/>
        <w:outlineLvl w:val="1"/>
      </w:pPr>
      <w:r>
        <w:t>Председатель Бородинского</w:t>
      </w:r>
    </w:p>
    <w:p w:rsidR="00AB6A8E" w:rsidRDefault="00AB6A8E" w:rsidP="007E6FD4">
      <w:pPr>
        <w:autoSpaceDE w:val="0"/>
        <w:autoSpaceDN w:val="0"/>
        <w:adjustRightInd w:val="0"/>
        <w:jc w:val="both"/>
        <w:outlineLvl w:val="1"/>
      </w:pPr>
      <w:r>
        <w:t>городского Совета депутатов                                                                                   В.Н.Климов</w:t>
      </w:r>
    </w:p>
    <w:p w:rsidR="00AB6A8E" w:rsidRDefault="00AB6A8E" w:rsidP="007E6FD4">
      <w:pPr>
        <w:autoSpaceDE w:val="0"/>
        <w:autoSpaceDN w:val="0"/>
        <w:adjustRightInd w:val="0"/>
        <w:jc w:val="both"/>
        <w:outlineLvl w:val="0"/>
      </w:pPr>
    </w:p>
    <w:p w:rsidR="00AB6A8E" w:rsidRDefault="00AB6A8E" w:rsidP="007E6FD4">
      <w:pPr>
        <w:autoSpaceDE w:val="0"/>
        <w:autoSpaceDN w:val="0"/>
        <w:adjustRightInd w:val="0"/>
        <w:ind w:firstLine="709"/>
        <w:jc w:val="both"/>
        <w:outlineLvl w:val="0"/>
      </w:pPr>
    </w:p>
    <w:p w:rsidR="00AB6A8E" w:rsidRDefault="00AB6A8E"/>
    <w:sectPr w:rsidR="00AB6A8E" w:rsidSect="00BB7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2871"/>
    <w:rsid w:val="000B345A"/>
    <w:rsid w:val="001D078A"/>
    <w:rsid w:val="003B769D"/>
    <w:rsid w:val="0040594F"/>
    <w:rsid w:val="006D162F"/>
    <w:rsid w:val="00750565"/>
    <w:rsid w:val="007E6FD4"/>
    <w:rsid w:val="00A25301"/>
    <w:rsid w:val="00AB6A8E"/>
    <w:rsid w:val="00B0768A"/>
    <w:rsid w:val="00BA2871"/>
    <w:rsid w:val="00BB7DEF"/>
    <w:rsid w:val="00FF5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FD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 Знак"/>
    <w:basedOn w:val="Normal"/>
    <w:uiPriority w:val="99"/>
    <w:rsid w:val="007E6FD4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167</Words>
  <Characters>955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cp:lastPrinted>2014-06-30T00:22:00Z</cp:lastPrinted>
  <dcterms:created xsi:type="dcterms:W3CDTF">2014-06-18T05:56:00Z</dcterms:created>
  <dcterms:modified xsi:type="dcterms:W3CDTF">2014-06-30T00:23:00Z</dcterms:modified>
</cp:coreProperties>
</file>